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34E" w:rsidRDefault="006D134E" w:rsidP="00011FC6">
      <w:pPr>
        <w:jc w:val="center"/>
        <w:rPr>
          <w:noProof/>
          <w:sz w:val="28"/>
          <w:szCs w:val="28"/>
        </w:rPr>
      </w:pPr>
      <w:r w:rsidRPr="007D3EEC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5.25pt;height:53.25pt;visibility:visible">
            <v:imagedata r:id="rId7" o:title=""/>
          </v:shape>
        </w:pict>
      </w:r>
    </w:p>
    <w:p w:rsidR="006D134E" w:rsidRPr="006012BD" w:rsidRDefault="006D134E" w:rsidP="00011FC6">
      <w:pPr>
        <w:jc w:val="center"/>
        <w:rPr>
          <w:b/>
          <w:caps/>
          <w:sz w:val="28"/>
          <w:szCs w:val="28"/>
        </w:rPr>
      </w:pPr>
      <w:r w:rsidRPr="006012BD">
        <w:rPr>
          <w:b/>
          <w:caps/>
          <w:sz w:val="28"/>
          <w:szCs w:val="28"/>
        </w:rPr>
        <w:t>Российская Федерация</w:t>
      </w:r>
    </w:p>
    <w:p w:rsidR="006D134E" w:rsidRPr="006012BD" w:rsidRDefault="006D134E" w:rsidP="00011FC6">
      <w:pPr>
        <w:jc w:val="center"/>
        <w:rPr>
          <w:b/>
          <w:caps/>
          <w:sz w:val="28"/>
          <w:szCs w:val="28"/>
        </w:rPr>
      </w:pPr>
      <w:r w:rsidRPr="006012BD">
        <w:rPr>
          <w:b/>
          <w:caps/>
          <w:sz w:val="28"/>
          <w:szCs w:val="28"/>
        </w:rPr>
        <w:t>Ростовская область</w:t>
      </w:r>
    </w:p>
    <w:p w:rsidR="006D134E" w:rsidRPr="006012BD" w:rsidRDefault="006D134E" w:rsidP="00011FC6">
      <w:pPr>
        <w:jc w:val="center"/>
        <w:rPr>
          <w:b/>
          <w:caps/>
          <w:sz w:val="28"/>
          <w:szCs w:val="28"/>
        </w:rPr>
      </w:pPr>
      <w:r w:rsidRPr="006012BD">
        <w:rPr>
          <w:b/>
          <w:caps/>
          <w:sz w:val="28"/>
          <w:szCs w:val="28"/>
        </w:rPr>
        <w:t>ОКТЯБРЬСКИЙ РАЙОН</w:t>
      </w:r>
    </w:p>
    <w:p w:rsidR="006D134E" w:rsidRPr="006012BD" w:rsidRDefault="006D134E" w:rsidP="00011FC6">
      <w:pPr>
        <w:jc w:val="center"/>
        <w:rPr>
          <w:b/>
          <w:sz w:val="28"/>
          <w:szCs w:val="28"/>
        </w:rPr>
      </w:pPr>
      <w:r w:rsidRPr="006012BD">
        <w:rPr>
          <w:b/>
          <w:sz w:val="28"/>
          <w:szCs w:val="28"/>
        </w:rPr>
        <w:t>Муниципальное образование «</w:t>
      </w:r>
      <w:r>
        <w:rPr>
          <w:b/>
          <w:sz w:val="28"/>
          <w:szCs w:val="28"/>
        </w:rPr>
        <w:t>Алексеевское</w:t>
      </w:r>
      <w:r w:rsidRPr="006012BD">
        <w:rPr>
          <w:b/>
          <w:sz w:val="28"/>
          <w:szCs w:val="28"/>
        </w:rPr>
        <w:t xml:space="preserve"> сельское поселение»</w:t>
      </w:r>
    </w:p>
    <w:p w:rsidR="006D134E" w:rsidRPr="006012BD" w:rsidRDefault="006D134E" w:rsidP="00011FC6">
      <w:pPr>
        <w:jc w:val="center"/>
        <w:rPr>
          <w:b/>
          <w:sz w:val="28"/>
          <w:szCs w:val="28"/>
        </w:rPr>
      </w:pPr>
      <w:r w:rsidRPr="006012BD">
        <w:rPr>
          <w:b/>
          <w:sz w:val="28"/>
          <w:szCs w:val="28"/>
        </w:rPr>
        <w:t xml:space="preserve">Администрация  </w:t>
      </w:r>
      <w:r>
        <w:rPr>
          <w:b/>
          <w:sz w:val="28"/>
          <w:szCs w:val="28"/>
        </w:rPr>
        <w:t>Алексеевского</w:t>
      </w:r>
      <w:r w:rsidRPr="006012BD">
        <w:rPr>
          <w:b/>
          <w:sz w:val="28"/>
          <w:szCs w:val="28"/>
        </w:rPr>
        <w:t xml:space="preserve"> сельского поселения</w:t>
      </w:r>
    </w:p>
    <w:p w:rsidR="006D134E" w:rsidRPr="006012BD" w:rsidRDefault="006D134E" w:rsidP="00011FC6">
      <w:pPr>
        <w:jc w:val="center"/>
        <w:rPr>
          <w:b/>
          <w:sz w:val="28"/>
          <w:szCs w:val="28"/>
        </w:rPr>
      </w:pPr>
    </w:p>
    <w:p w:rsidR="006D134E" w:rsidRDefault="006D134E" w:rsidP="00011FC6">
      <w:pPr>
        <w:jc w:val="center"/>
        <w:rPr>
          <w:b/>
          <w:sz w:val="28"/>
          <w:szCs w:val="28"/>
        </w:rPr>
      </w:pPr>
    </w:p>
    <w:p w:rsidR="006D134E" w:rsidRDefault="006D134E" w:rsidP="00011FC6">
      <w:pPr>
        <w:jc w:val="center"/>
        <w:rPr>
          <w:b/>
          <w:sz w:val="28"/>
          <w:szCs w:val="28"/>
        </w:rPr>
      </w:pPr>
      <w:r w:rsidRPr="00042337">
        <w:rPr>
          <w:b/>
          <w:sz w:val="28"/>
          <w:szCs w:val="28"/>
        </w:rPr>
        <w:t>ПОСТАНОВЛЕНИЕ</w:t>
      </w:r>
    </w:p>
    <w:p w:rsidR="006D134E" w:rsidRPr="00042337" w:rsidRDefault="006D134E" w:rsidP="00011FC6">
      <w:pPr>
        <w:jc w:val="center"/>
        <w:rPr>
          <w:b/>
          <w:sz w:val="28"/>
          <w:szCs w:val="28"/>
        </w:rPr>
      </w:pPr>
    </w:p>
    <w:p w:rsidR="006D134E" w:rsidRPr="006012BD" w:rsidRDefault="006D134E" w:rsidP="00011FC6">
      <w:pPr>
        <w:ind w:left="284" w:right="-284"/>
        <w:jc w:val="center"/>
        <w:rPr>
          <w:b/>
          <w:sz w:val="28"/>
          <w:szCs w:val="28"/>
        </w:rPr>
      </w:pPr>
    </w:p>
    <w:p w:rsidR="006D134E" w:rsidRPr="009125DF" w:rsidRDefault="006D134E" w:rsidP="00011FC6">
      <w:pPr>
        <w:jc w:val="both"/>
        <w:rPr>
          <w:b/>
          <w:bCs/>
          <w:sz w:val="28"/>
          <w:szCs w:val="28"/>
        </w:rPr>
      </w:pPr>
      <w:r w:rsidRPr="009125DF">
        <w:rPr>
          <w:b/>
          <w:sz w:val="28"/>
          <w:szCs w:val="28"/>
        </w:rPr>
        <w:t>26.03.</w:t>
      </w:r>
      <w:r w:rsidRPr="009125DF">
        <w:rPr>
          <w:b/>
          <w:bCs/>
          <w:sz w:val="28"/>
          <w:szCs w:val="28"/>
        </w:rPr>
        <w:t xml:space="preserve">2021                                                   </w:t>
      </w:r>
      <w:r w:rsidRPr="009125DF">
        <w:rPr>
          <w:b/>
          <w:bCs/>
          <w:sz w:val="28"/>
          <w:szCs w:val="28"/>
        </w:rPr>
        <w:sym w:font="Times New Roman" w:char="2116"/>
      </w:r>
      <w:r w:rsidRPr="009125D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40</w:t>
      </w:r>
      <w:r w:rsidRPr="009125DF">
        <w:rPr>
          <w:b/>
          <w:bCs/>
          <w:sz w:val="28"/>
          <w:szCs w:val="28"/>
        </w:rPr>
        <w:t xml:space="preserve">                               с. Алексеевка</w:t>
      </w:r>
    </w:p>
    <w:p w:rsidR="006D134E" w:rsidRPr="00494140" w:rsidRDefault="006D134E" w:rsidP="00011FC6">
      <w:pPr>
        <w:jc w:val="both"/>
        <w:rPr>
          <w:b/>
          <w:bCs/>
          <w:sz w:val="28"/>
          <w:szCs w:val="28"/>
          <w:highlight w:val="yellow"/>
        </w:rPr>
      </w:pPr>
    </w:p>
    <w:p w:rsidR="006D134E" w:rsidRPr="00042337" w:rsidRDefault="006D134E" w:rsidP="00011FC6">
      <w:pPr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 xml:space="preserve">О внесении изменений в постановление </w:t>
      </w:r>
    </w:p>
    <w:p w:rsidR="006D134E" w:rsidRPr="00042337" w:rsidRDefault="006D134E" w:rsidP="00011FC6">
      <w:pPr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>Алексеев</w:t>
      </w:r>
      <w:r w:rsidRPr="00042337">
        <w:rPr>
          <w:bCs/>
          <w:sz w:val="28"/>
          <w:szCs w:val="28"/>
        </w:rPr>
        <w:t xml:space="preserve">ского сельского </w:t>
      </w:r>
    </w:p>
    <w:p w:rsidR="006D134E" w:rsidRPr="00042337" w:rsidRDefault="006D134E" w:rsidP="00011FC6">
      <w:pPr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 xml:space="preserve">поселения от 30.12.2019 № </w:t>
      </w:r>
      <w:r>
        <w:rPr>
          <w:bCs/>
          <w:sz w:val="28"/>
          <w:szCs w:val="28"/>
        </w:rPr>
        <w:t>132</w:t>
      </w:r>
      <w:r w:rsidRPr="00042337">
        <w:rPr>
          <w:bCs/>
          <w:sz w:val="28"/>
          <w:szCs w:val="28"/>
        </w:rPr>
        <w:t xml:space="preserve"> «Об </w:t>
      </w:r>
    </w:p>
    <w:p w:rsidR="006D134E" w:rsidRPr="00042337" w:rsidRDefault="006D134E" w:rsidP="00011FC6">
      <w:pPr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 xml:space="preserve">утверждении Порядка составления и ведения </w:t>
      </w:r>
    </w:p>
    <w:p w:rsidR="006D134E" w:rsidRPr="00042337" w:rsidRDefault="006D134E" w:rsidP="00011FC6">
      <w:pPr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 xml:space="preserve">кассового плана бюджета </w:t>
      </w:r>
      <w:r>
        <w:rPr>
          <w:bCs/>
          <w:sz w:val="28"/>
          <w:szCs w:val="28"/>
        </w:rPr>
        <w:t>Алексеев</w:t>
      </w:r>
      <w:r w:rsidRPr="00042337">
        <w:rPr>
          <w:bCs/>
          <w:sz w:val="28"/>
          <w:szCs w:val="28"/>
        </w:rPr>
        <w:t xml:space="preserve">ского </w:t>
      </w:r>
    </w:p>
    <w:p w:rsidR="006D134E" w:rsidRPr="00042337" w:rsidRDefault="006D134E" w:rsidP="00011FC6">
      <w:pPr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>сельского поселения Октябрьского района»</w:t>
      </w:r>
    </w:p>
    <w:p w:rsidR="006D134E" w:rsidRPr="00042337" w:rsidRDefault="006D134E" w:rsidP="00011FC6">
      <w:pPr>
        <w:jc w:val="both"/>
        <w:rPr>
          <w:b/>
          <w:bCs/>
          <w:sz w:val="28"/>
          <w:szCs w:val="28"/>
        </w:rPr>
      </w:pPr>
    </w:p>
    <w:p w:rsidR="006D134E" w:rsidRPr="00042337" w:rsidRDefault="006D134E" w:rsidP="00011FC6">
      <w:pPr>
        <w:jc w:val="both"/>
        <w:rPr>
          <w:b/>
          <w:bCs/>
          <w:sz w:val="28"/>
          <w:szCs w:val="28"/>
        </w:rPr>
      </w:pPr>
    </w:p>
    <w:p w:rsidR="006D134E" w:rsidRPr="00042337" w:rsidRDefault="006D134E" w:rsidP="00011FC6">
      <w:pPr>
        <w:ind w:firstLine="708"/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>В соответствии со статьей 217</w:t>
      </w:r>
      <w:r w:rsidRPr="00042337">
        <w:rPr>
          <w:bCs/>
          <w:sz w:val="28"/>
          <w:szCs w:val="28"/>
          <w:vertAlign w:val="superscript"/>
        </w:rPr>
        <w:t>1</w:t>
      </w:r>
      <w:r w:rsidRPr="00042337">
        <w:rPr>
          <w:bCs/>
          <w:sz w:val="28"/>
          <w:szCs w:val="28"/>
        </w:rPr>
        <w:t xml:space="preserve"> Бюджетного кодекса Российской Федерации</w:t>
      </w:r>
    </w:p>
    <w:p w:rsidR="006D134E" w:rsidRPr="00042337" w:rsidRDefault="006D134E" w:rsidP="00011FC6">
      <w:pPr>
        <w:ind w:firstLine="708"/>
        <w:jc w:val="center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>ПОСТАНОВЛЯЮ:</w:t>
      </w:r>
    </w:p>
    <w:p w:rsidR="006D134E" w:rsidRPr="00042337" w:rsidRDefault="006D134E" w:rsidP="00011FC6">
      <w:pPr>
        <w:ind w:firstLine="708"/>
        <w:jc w:val="center"/>
        <w:rPr>
          <w:bCs/>
          <w:sz w:val="28"/>
          <w:szCs w:val="28"/>
        </w:rPr>
      </w:pPr>
    </w:p>
    <w:p w:rsidR="006D134E" w:rsidRPr="00042337" w:rsidRDefault="006D134E" w:rsidP="00042337">
      <w:pPr>
        <w:ind w:firstLine="708"/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 xml:space="preserve">1. Внести в постановление Администрации </w:t>
      </w:r>
      <w:r>
        <w:rPr>
          <w:bCs/>
          <w:sz w:val="28"/>
          <w:szCs w:val="28"/>
        </w:rPr>
        <w:t>Алексеев</w:t>
      </w:r>
      <w:r w:rsidRPr="00042337">
        <w:rPr>
          <w:bCs/>
          <w:sz w:val="28"/>
          <w:szCs w:val="28"/>
        </w:rPr>
        <w:t xml:space="preserve">ского сельского поселения от 30.12.2019 № </w:t>
      </w:r>
      <w:r>
        <w:rPr>
          <w:bCs/>
          <w:sz w:val="28"/>
          <w:szCs w:val="28"/>
        </w:rPr>
        <w:t>132</w:t>
      </w:r>
      <w:r w:rsidRPr="00042337">
        <w:rPr>
          <w:bCs/>
          <w:sz w:val="28"/>
          <w:szCs w:val="28"/>
        </w:rPr>
        <w:t xml:space="preserve"> «Об утверждении Порядка составления и ведения кассового плана бюджета </w:t>
      </w:r>
      <w:r>
        <w:rPr>
          <w:bCs/>
          <w:sz w:val="28"/>
          <w:szCs w:val="28"/>
        </w:rPr>
        <w:t>Алексеев</w:t>
      </w:r>
      <w:r w:rsidRPr="00042337">
        <w:rPr>
          <w:bCs/>
          <w:sz w:val="28"/>
          <w:szCs w:val="28"/>
        </w:rPr>
        <w:t>ского сельского поселения Октябрьского района» изменения, изложив приложение к нему в редакции согласно приложению к настоящему постановлению.</w:t>
      </w:r>
    </w:p>
    <w:p w:rsidR="006D134E" w:rsidRPr="00042337" w:rsidRDefault="006D134E" w:rsidP="00042337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 w:rsidRPr="00042337">
        <w:rPr>
          <w:bCs/>
          <w:sz w:val="28"/>
          <w:szCs w:val="28"/>
        </w:rPr>
        <w:t xml:space="preserve">2. Главным распорядителям средств бюджета </w:t>
      </w:r>
      <w:r>
        <w:rPr>
          <w:bCs/>
          <w:sz w:val="28"/>
          <w:szCs w:val="28"/>
        </w:rPr>
        <w:t>Алексеев</w:t>
      </w:r>
      <w:r w:rsidRPr="00042337">
        <w:rPr>
          <w:bCs/>
          <w:sz w:val="28"/>
          <w:szCs w:val="28"/>
        </w:rPr>
        <w:t xml:space="preserve">ского сельского поселения, службе экономики и финансов Администрации </w:t>
      </w:r>
      <w:r>
        <w:rPr>
          <w:bCs/>
          <w:sz w:val="28"/>
          <w:szCs w:val="28"/>
        </w:rPr>
        <w:t>Алексеев</w:t>
      </w:r>
      <w:r w:rsidRPr="00042337">
        <w:rPr>
          <w:bCs/>
          <w:sz w:val="28"/>
          <w:szCs w:val="28"/>
        </w:rPr>
        <w:t>ского сельского поселения обеспечить исполнение настоящего постановления.</w:t>
      </w:r>
    </w:p>
    <w:p w:rsidR="006D134E" w:rsidRPr="00042337" w:rsidRDefault="006D134E" w:rsidP="00042337">
      <w:pPr>
        <w:pStyle w:val="ListParagraph"/>
        <w:numPr>
          <w:ilvl w:val="0"/>
          <w:numId w:val="4"/>
        </w:numPr>
        <w:tabs>
          <w:tab w:val="left" w:pos="993"/>
        </w:tabs>
        <w:jc w:val="both"/>
        <w:rPr>
          <w:rFonts w:ascii="Times New Roman" w:hAnsi="Times New Roman"/>
          <w:bCs/>
          <w:sz w:val="28"/>
          <w:szCs w:val="28"/>
        </w:rPr>
      </w:pPr>
      <w:r w:rsidRPr="00042337">
        <w:rPr>
          <w:rFonts w:ascii="Times New Roman" w:hAnsi="Times New Roman"/>
          <w:bCs/>
          <w:sz w:val="28"/>
          <w:szCs w:val="28"/>
        </w:rPr>
        <w:t>Контроль за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42337">
        <w:rPr>
          <w:rFonts w:ascii="Times New Roman" w:hAnsi="Times New Roman"/>
          <w:bCs/>
          <w:sz w:val="28"/>
          <w:szCs w:val="28"/>
        </w:rPr>
        <w:t>исполнением настоящего постановления оставляю за собой.</w:t>
      </w:r>
    </w:p>
    <w:p w:rsidR="006D134E" w:rsidRPr="00042337" w:rsidRDefault="006D134E" w:rsidP="00352F0C">
      <w:pPr>
        <w:pStyle w:val="ListParagraph"/>
        <w:tabs>
          <w:tab w:val="left" w:pos="993"/>
        </w:tabs>
        <w:ind w:left="567"/>
        <w:jc w:val="both"/>
        <w:rPr>
          <w:rFonts w:ascii="Times New Roman" w:hAnsi="Times New Roman"/>
          <w:bCs/>
          <w:sz w:val="28"/>
          <w:szCs w:val="28"/>
        </w:rPr>
      </w:pPr>
    </w:p>
    <w:p w:rsidR="006D134E" w:rsidRPr="00042337" w:rsidRDefault="006D134E" w:rsidP="00352F0C">
      <w:pPr>
        <w:pStyle w:val="ListParagraph"/>
        <w:tabs>
          <w:tab w:val="left" w:pos="993"/>
        </w:tabs>
        <w:ind w:left="567"/>
        <w:jc w:val="both"/>
        <w:rPr>
          <w:rFonts w:ascii="Times New Roman" w:hAnsi="Times New Roman"/>
          <w:bCs/>
          <w:sz w:val="28"/>
          <w:szCs w:val="28"/>
        </w:rPr>
      </w:pPr>
    </w:p>
    <w:p w:rsidR="006D134E" w:rsidRPr="00042337" w:rsidRDefault="006D134E" w:rsidP="00352F0C">
      <w:pPr>
        <w:pStyle w:val="ListParagraph"/>
        <w:tabs>
          <w:tab w:val="left" w:pos="993"/>
        </w:tabs>
        <w:ind w:left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И.о.г</w:t>
      </w:r>
      <w:r w:rsidRPr="00042337">
        <w:rPr>
          <w:rFonts w:ascii="Times New Roman" w:hAnsi="Times New Roman"/>
          <w:bCs/>
          <w:sz w:val="28"/>
          <w:szCs w:val="28"/>
        </w:rPr>
        <w:t>лав</w:t>
      </w:r>
      <w:r>
        <w:rPr>
          <w:rFonts w:ascii="Times New Roman" w:hAnsi="Times New Roman"/>
          <w:bCs/>
          <w:sz w:val="28"/>
          <w:szCs w:val="28"/>
        </w:rPr>
        <w:t>ы</w:t>
      </w:r>
      <w:r w:rsidRPr="00042337">
        <w:rPr>
          <w:rFonts w:ascii="Times New Roman" w:hAnsi="Times New Roman"/>
          <w:bCs/>
          <w:sz w:val="28"/>
          <w:szCs w:val="28"/>
        </w:rPr>
        <w:t xml:space="preserve"> Администрации </w:t>
      </w:r>
    </w:p>
    <w:p w:rsidR="006D134E" w:rsidRPr="00011FC6" w:rsidRDefault="006D134E" w:rsidP="00352F0C">
      <w:pPr>
        <w:pStyle w:val="ListParagraph"/>
        <w:tabs>
          <w:tab w:val="left" w:pos="993"/>
        </w:tabs>
        <w:ind w:left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Алексеев</w:t>
      </w:r>
      <w:r w:rsidRPr="00042337">
        <w:rPr>
          <w:rFonts w:ascii="Times New Roman" w:hAnsi="Times New Roman"/>
          <w:bCs/>
          <w:sz w:val="28"/>
          <w:szCs w:val="28"/>
        </w:rPr>
        <w:t xml:space="preserve">ского сельского поселения </w:t>
      </w:r>
      <w:r w:rsidRPr="00042337">
        <w:rPr>
          <w:rFonts w:ascii="Times New Roman" w:hAnsi="Times New Roman"/>
          <w:bCs/>
          <w:sz w:val="28"/>
          <w:szCs w:val="28"/>
        </w:rPr>
        <w:tab/>
      </w:r>
      <w:r w:rsidRPr="00042337">
        <w:rPr>
          <w:rFonts w:ascii="Times New Roman" w:hAnsi="Times New Roman"/>
          <w:bCs/>
          <w:sz w:val="28"/>
          <w:szCs w:val="28"/>
        </w:rPr>
        <w:tab/>
      </w:r>
      <w:r w:rsidRPr="00042337">
        <w:rPr>
          <w:rFonts w:ascii="Times New Roman" w:hAnsi="Times New Roman"/>
          <w:bCs/>
          <w:sz w:val="28"/>
          <w:szCs w:val="28"/>
        </w:rPr>
        <w:tab/>
      </w:r>
      <w:r w:rsidRPr="00042337">
        <w:rPr>
          <w:rFonts w:ascii="Times New Roman" w:hAnsi="Times New Roman"/>
          <w:bCs/>
          <w:sz w:val="28"/>
          <w:szCs w:val="28"/>
        </w:rPr>
        <w:tab/>
      </w:r>
      <w:r w:rsidRPr="00042337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>Ю.В.Кашпор</w:t>
      </w:r>
    </w:p>
    <w:p w:rsidR="006D134E" w:rsidRDefault="006D134E" w:rsidP="00011FC6">
      <w:pPr>
        <w:jc w:val="both"/>
        <w:rPr>
          <w:b/>
          <w:bCs/>
          <w:sz w:val="28"/>
          <w:szCs w:val="28"/>
        </w:rPr>
      </w:pPr>
    </w:p>
    <w:p w:rsidR="006D134E" w:rsidRDefault="006D134E" w:rsidP="003A691E">
      <w:pPr>
        <w:pStyle w:val="BodyText"/>
        <w:spacing w:after="0"/>
        <w:ind w:firstLine="6300"/>
        <w:jc w:val="center"/>
        <w:rPr>
          <w:sz w:val="28"/>
          <w:szCs w:val="28"/>
        </w:rPr>
      </w:pPr>
    </w:p>
    <w:p w:rsidR="006D134E" w:rsidRDefault="006D134E" w:rsidP="003A691E">
      <w:pPr>
        <w:pStyle w:val="BodyText"/>
        <w:spacing w:after="0"/>
        <w:ind w:firstLine="6300"/>
        <w:jc w:val="center"/>
        <w:rPr>
          <w:sz w:val="28"/>
          <w:szCs w:val="28"/>
        </w:rPr>
      </w:pPr>
    </w:p>
    <w:p w:rsidR="006D134E" w:rsidRDefault="006D134E" w:rsidP="003A691E">
      <w:pPr>
        <w:pStyle w:val="BodyText"/>
        <w:spacing w:after="0"/>
        <w:ind w:firstLine="6300"/>
        <w:jc w:val="center"/>
        <w:rPr>
          <w:sz w:val="28"/>
          <w:szCs w:val="28"/>
        </w:rPr>
      </w:pPr>
    </w:p>
    <w:p w:rsidR="006D134E" w:rsidRDefault="006D134E" w:rsidP="003A691E">
      <w:pPr>
        <w:pStyle w:val="BodyText"/>
        <w:spacing w:after="0"/>
        <w:ind w:firstLine="6300"/>
        <w:jc w:val="center"/>
        <w:rPr>
          <w:sz w:val="28"/>
          <w:szCs w:val="28"/>
        </w:rPr>
      </w:pPr>
    </w:p>
    <w:p w:rsidR="006D134E" w:rsidRDefault="006D134E" w:rsidP="003A691E">
      <w:pPr>
        <w:pStyle w:val="BodyText"/>
        <w:spacing w:after="0"/>
        <w:ind w:firstLine="6300"/>
        <w:jc w:val="center"/>
        <w:rPr>
          <w:sz w:val="28"/>
          <w:szCs w:val="28"/>
        </w:rPr>
      </w:pPr>
      <w:r w:rsidRPr="006C2D66">
        <w:rPr>
          <w:sz w:val="28"/>
          <w:szCs w:val="28"/>
        </w:rPr>
        <w:t xml:space="preserve">Приложение </w:t>
      </w:r>
    </w:p>
    <w:p w:rsidR="006D134E" w:rsidRDefault="006D134E" w:rsidP="003A691E">
      <w:pPr>
        <w:pStyle w:val="BodyText"/>
        <w:spacing w:after="0"/>
        <w:ind w:firstLine="6300"/>
        <w:jc w:val="center"/>
        <w:rPr>
          <w:sz w:val="28"/>
          <w:szCs w:val="28"/>
        </w:rPr>
      </w:pPr>
      <w:r w:rsidRPr="006C2D66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постановлению </w:t>
      </w:r>
    </w:p>
    <w:p w:rsidR="006D134E" w:rsidRPr="006C2D66" w:rsidRDefault="006D134E" w:rsidP="00A308D8">
      <w:pPr>
        <w:pStyle w:val="BodyText"/>
        <w:spacing w:after="0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Алексеевского сельского поселения</w:t>
      </w:r>
    </w:p>
    <w:p w:rsidR="006D134E" w:rsidRPr="00307D76" w:rsidRDefault="006D134E" w:rsidP="000A5A0A">
      <w:pPr>
        <w:pStyle w:val="BodyText"/>
        <w:spacing w:after="0"/>
        <w:ind w:firstLine="63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125DF">
        <w:rPr>
          <w:sz w:val="28"/>
          <w:szCs w:val="28"/>
        </w:rPr>
        <w:t>26.03.2021</w:t>
      </w:r>
      <w:bookmarkStart w:id="0" w:name="_GoBack"/>
      <w:bookmarkEnd w:id="0"/>
      <w:r w:rsidRPr="009125DF">
        <w:rPr>
          <w:sz w:val="28"/>
          <w:szCs w:val="28"/>
        </w:rPr>
        <w:t xml:space="preserve"> № </w:t>
      </w:r>
      <w:r>
        <w:rPr>
          <w:sz w:val="28"/>
          <w:szCs w:val="28"/>
        </w:rPr>
        <w:t>40</w:t>
      </w:r>
    </w:p>
    <w:p w:rsidR="006D134E" w:rsidRDefault="006D134E" w:rsidP="003A691E">
      <w:pPr>
        <w:pStyle w:val="BodyText"/>
        <w:rPr>
          <w:szCs w:val="28"/>
        </w:rPr>
      </w:pPr>
    </w:p>
    <w:p w:rsidR="006D134E" w:rsidRDefault="006D134E" w:rsidP="00C10289">
      <w:pPr>
        <w:pStyle w:val="BodyText"/>
        <w:spacing w:after="0"/>
        <w:jc w:val="center"/>
        <w:rPr>
          <w:b/>
          <w:sz w:val="28"/>
          <w:szCs w:val="28"/>
        </w:rPr>
      </w:pPr>
    </w:p>
    <w:p w:rsidR="006D134E" w:rsidRDefault="006D134E" w:rsidP="00C10289">
      <w:pPr>
        <w:pStyle w:val="BodyText"/>
        <w:spacing w:after="0"/>
        <w:jc w:val="center"/>
        <w:rPr>
          <w:b/>
          <w:sz w:val="28"/>
          <w:szCs w:val="28"/>
        </w:rPr>
      </w:pPr>
      <w:r w:rsidRPr="00792C6D">
        <w:rPr>
          <w:b/>
          <w:sz w:val="28"/>
          <w:szCs w:val="28"/>
        </w:rPr>
        <w:t xml:space="preserve">Порядок </w:t>
      </w:r>
    </w:p>
    <w:p w:rsidR="006D134E" w:rsidRPr="00792C6D" w:rsidRDefault="006D134E" w:rsidP="00C10289">
      <w:pPr>
        <w:pStyle w:val="BodyText"/>
        <w:spacing w:after="0"/>
        <w:jc w:val="center"/>
        <w:rPr>
          <w:b/>
          <w:sz w:val="28"/>
          <w:szCs w:val="28"/>
        </w:rPr>
      </w:pPr>
      <w:r w:rsidRPr="00792C6D">
        <w:rPr>
          <w:b/>
          <w:sz w:val="28"/>
          <w:szCs w:val="28"/>
        </w:rPr>
        <w:t xml:space="preserve">составления и ведения кассового плана бюджета </w:t>
      </w:r>
      <w:r>
        <w:rPr>
          <w:b/>
          <w:sz w:val="28"/>
          <w:szCs w:val="28"/>
        </w:rPr>
        <w:t>Алексеевского сельского поселения</w:t>
      </w:r>
    </w:p>
    <w:p w:rsidR="006D134E" w:rsidRPr="00792C6D" w:rsidRDefault="006D134E" w:rsidP="003A691E">
      <w:pPr>
        <w:pStyle w:val="BodyText"/>
        <w:jc w:val="center"/>
        <w:rPr>
          <w:sz w:val="28"/>
          <w:szCs w:val="28"/>
        </w:rPr>
      </w:pPr>
    </w:p>
    <w:p w:rsidR="006D134E" w:rsidRPr="00792C6D" w:rsidRDefault="006D134E" w:rsidP="00A2406D">
      <w:pPr>
        <w:pStyle w:val="BodyText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92C6D">
        <w:rPr>
          <w:b/>
          <w:sz w:val="28"/>
          <w:szCs w:val="28"/>
        </w:rPr>
        <w:t>Общие положения</w:t>
      </w:r>
    </w:p>
    <w:p w:rsidR="006D134E" w:rsidRDefault="006D134E" w:rsidP="00A93F3F">
      <w:pPr>
        <w:pStyle w:val="BodyTextIndent"/>
        <w:spacing w:after="0"/>
        <w:ind w:left="0" w:firstLine="567"/>
        <w:jc w:val="both"/>
        <w:rPr>
          <w:sz w:val="28"/>
          <w:szCs w:val="28"/>
        </w:rPr>
      </w:pPr>
    </w:p>
    <w:p w:rsidR="006D134E" w:rsidRPr="00E322FE" w:rsidRDefault="006D134E" w:rsidP="00A93F3F">
      <w:pPr>
        <w:pStyle w:val="BodyTextIndent"/>
        <w:spacing w:after="0"/>
        <w:ind w:left="0" w:firstLine="567"/>
        <w:jc w:val="both"/>
        <w:rPr>
          <w:sz w:val="28"/>
          <w:szCs w:val="28"/>
        </w:rPr>
      </w:pPr>
      <w:r w:rsidRPr="00E322FE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E322FE">
        <w:rPr>
          <w:sz w:val="28"/>
          <w:szCs w:val="28"/>
        </w:rPr>
        <w:tab/>
        <w:t xml:space="preserve">Составление и ведение кассового </w:t>
      </w:r>
      <w:r w:rsidRPr="00A93F3F">
        <w:rPr>
          <w:sz w:val="28"/>
          <w:szCs w:val="28"/>
        </w:rPr>
        <w:t>плана бюджета</w:t>
      </w:r>
      <w:r>
        <w:rPr>
          <w:sz w:val="28"/>
          <w:szCs w:val="28"/>
        </w:rPr>
        <w:t xml:space="preserve"> Алексеев</w:t>
      </w:r>
      <w:r w:rsidRPr="00AC733E">
        <w:rPr>
          <w:sz w:val="28"/>
          <w:szCs w:val="28"/>
        </w:rPr>
        <w:t xml:space="preserve">ского сельского поселения </w:t>
      </w:r>
      <w:r w:rsidRPr="00E322FE">
        <w:rPr>
          <w:sz w:val="28"/>
          <w:szCs w:val="28"/>
        </w:rPr>
        <w:t>осуществляется в соответствии со статьей 217</w:t>
      </w:r>
      <w:r w:rsidRPr="00536B03">
        <w:rPr>
          <w:sz w:val="28"/>
          <w:szCs w:val="28"/>
          <w:vertAlign w:val="superscript"/>
        </w:rPr>
        <w:t>1</w:t>
      </w:r>
      <w:r w:rsidRPr="00E322FE">
        <w:rPr>
          <w:sz w:val="28"/>
          <w:szCs w:val="28"/>
        </w:rPr>
        <w:t xml:space="preserve"> Бюджетного кодекса Российской Федерации. </w:t>
      </w:r>
    </w:p>
    <w:p w:rsidR="006D134E" w:rsidRDefault="006D134E" w:rsidP="00A93F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702F0">
        <w:rPr>
          <w:sz w:val="28"/>
          <w:szCs w:val="28"/>
        </w:rPr>
        <w:t xml:space="preserve">2. Кассовый план составляется на календарный месяц </w:t>
      </w:r>
      <w:r w:rsidRPr="00E322FE">
        <w:rPr>
          <w:sz w:val="28"/>
          <w:szCs w:val="28"/>
        </w:rPr>
        <w:t>на о</w:t>
      </w:r>
      <w:r>
        <w:rPr>
          <w:sz w:val="28"/>
          <w:szCs w:val="28"/>
        </w:rPr>
        <w:t xml:space="preserve">сновании </w:t>
      </w:r>
      <w:r w:rsidRPr="004B695E">
        <w:rPr>
          <w:sz w:val="28"/>
          <w:szCs w:val="28"/>
        </w:rPr>
        <w:t xml:space="preserve">прогноза ожидаемого остатка средств на </w:t>
      </w:r>
      <w:r>
        <w:rPr>
          <w:sz w:val="28"/>
          <w:szCs w:val="28"/>
        </w:rPr>
        <w:t xml:space="preserve">едином </w:t>
      </w:r>
      <w:r w:rsidRPr="004B695E">
        <w:rPr>
          <w:sz w:val="28"/>
          <w:szCs w:val="28"/>
        </w:rPr>
        <w:t xml:space="preserve">счете бюджета </w:t>
      </w:r>
      <w:r>
        <w:rPr>
          <w:sz w:val="28"/>
          <w:szCs w:val="28"/>
        </w:rPr>
        <w:t xml:space="preserve">поселения </w:t>
      </w:r>
      <w:r w:rsidRPr="004B695E">
        <w:rPr>
          <w:sz w:val="28"/>
          <w:szCs w:val="28"/>
        </w:rPr>
        <w:t>на начало планируемого месяца (в том числе за счет нецелевых средств</w:t>
      </w:r>
      <w:r>
        <w:rPr>
          <w:sz w:val="28"/>
          <w:szCs w:val="28"/>
        </w:rPr>
        <w:t>,</w:t>
      </w:r>
      <w:r w:rsidRPr="004B695E">
        <w:rPr>
          <w:sz w:val="28"/>
          <w:szCs w:val="28"/>
        </w:rPr>
        <w:t xml:space="preserve"> целевых межбюджетных трансфертов)</w:t>
      </w:r>
      <w:r>
        <w:rPr>
          <w:sz w:val="28"/>
          <w:szCs w:val="28"/>
        </w:rPr>
        <w:t xml:space="preserve">, показателей по поступлениям, </w:t>
      </w:r>
      <w:r w:rsidRPr="00970C7A">
        <w:rPr>
          <w:sz w:val="28"/>
          <w:szCs w:val="28"/>
        </w:rPr>
        <w:t xml:space="preserve">в том числе за </w:t>
      </w:r>
      <w:r>
        <w:rPr>
          <w:sz w:val="28"/>
          <w:szCs w:val="28"/>
        </w:rPr>
        <w:t xml:space="preserve">счет межбюджетных </w:t>
      </w:r>
      <w:r w:rsidRPr="005B2AE3">
        <w:rPr>
          <w:sz w:val="28"/>
          <w:szCs w:val="28"/>
        </w:rPr>
        <w:t>трансфертов федерального</w:t>
      </w:r>
      <w:r>
        <w:rPr>
          <w:sz w:val="28"/>
          <w:szCs w:val="28"/>
        </w:rPr>
        <w:t xml:space="preserve">, областного и районного </w:t>
      </w:r>
      <w:r w:rsidRPr="005B2AE3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5B2AE3">
        <w:rPr>
          <w:sz w:val="28"/>
          <w:szCs w:val="28"/>
        </w:rPr>
        <w:t>, имеющих целевое назначение,</w:t>
      </w:r>
      <w:r>
        <w:rPr>
          <w:sz w:val="28"/>
          <w:szCs w:val="28"/>
        </w:rPr>
        <w:t xml:space="preserve"> по перечислениям ( в том числе за счет целевых межбюджетных трансфертов)</w:t>
      </w:r>
      <w:r w:rsidRPr="004B695E">
        <w:rPr>
          <w:sz w:val="28"/>
          <w:szCs w:val="28"/>
        </w:rPr>
        <w:t>,</w:t>
      </w:r>
      <w:r w:rsidRPr="00B702F0">
        <w:rPr>
          <w:sz w:val="28"/>
          <w:szCs w:val="28"/>
        </w:rPr>
        <w:t xml:space="preserve"> источникам финансирования дефицита бюджета</w:t>
      </w:r>
      <w:r>
        <w:rPr>
          <w:sz w:val="28"/>
          <w:szCs w:val="28"/>
        </w:rPr>
        <w:t xml:space="preserve"> поселения</w:t>
      </w:r>
      <w:r w:rsidRPr="00B702F0">
        <w:rPr>
          <w:sz w:val="28"/>
          <w:szCs w:val="28"/>
        </w:rPr>
        <w:t xml:space="preserve">, рассчитанных в порядке, установленном разделом </w:t>
      </w:r>
      <w:r>
        <w:rPr>
          <w:sz w:val="28"/>
          <w:szCs w:val="28"/>
        </w:rPr>
        <w:t>2</w:t>
      </w:r>
      <w:r w:rsidRPr="00B702F0">
        <w:rPr>
          <w:sz w:val="28"/>
          <w:szCs w:val="28"/>
        </w:rPr>
        <w:t xml:space="preserve"> Порядка</w:t>
      </w:r>
      <w:r>
        <w:rPr>
          <w:sz w:val="28"/>
          <w:szCs w:val="28"/>
        </w:rPr>
        <w:t xml:space="preserve"> </w:t>
      </w:r>
      <w:r w:rsidRPr="00493647">
        <w:rPr>
          <w:sz w:val="28"/>
          <w:szCs w:val="28"/>
        </w:rPr>
        <w:t>составления и ведения кассового плана бюджета</w:t>
      </w:r>
      <w:r>
        <w:rPr>
          <w:sz w:val="28"/>
          <w:szCs w:val="28"/>
        </w:rPr>
        <w:t xml:space="preserve"> поселения</w:t>
      </w:r>
      <w:r w:rsidRPr="00493647">
        <w:rPr>
          <w:sz w:val="28"/>
          <w:szCs w:val="28"/>
        </w:rPr>
        <w:t xml:space="preserve"> (далее – Порядок).</w:t>
      </w:r>
    </w:p>
    <w:p w:rsidR="006D134E" w:rsidRPr="00A93F3F" w:rsidRDefault="006D134E" w:rsidP="00A93F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</w:t>
      </w:r>
      <w:r w:rsidRPr="00A93F3F">
        <w:rPr>
          <w:sz w:val="28"/>
          <w:szCs w:val="28"/>
        </w:rPr>
        <w:t xml:space="preserve"> за счет целевых межбюджетных трансфертов, полученных из  федерального</w:t>
      </w:r>
      <w:r>
        <w:rPr>
          <w:sz w:val="28"/>
          <w:szCs w:val="28"/>
        </w:rPr>
        <w:t>, областного и районного</w:t>
      </w:r>
      <w:r w:rsidRPr="00A93F3F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</w:t>
      </w:r>
      <w:r w:rsidRPr="00A93F3F">
        <w:rPr>
          <w:sz w:val="28"/>
          <w:szCs w:val="28"/>
        </w:rPr>
        <w:t>, отражаются в кассовом плане в размере заявленных главными распорядителями средств бюджета</w:t>
      </w:r>
      <w:r>
        <w:rPr>
          <w:sz w:val="28"/>
          <w:szCs w:val="28"/>
        </w:rPr>
        <w:t xml:space="preserve"> поселения</w:t>
      </w:r>
      <w:r w:rsidRPr="00A93F3F">
        <w:rPr>
          <w:sz w:val="28"/>
          <w:szCs w:val="28"/>
        </w:rPr>
        <w:t xml:space="preserve"> (далее - главные распорядители) </w:t>
      </w:r>
      <w:r>
        <w:rPr>
          <w:sz w:val="28"/>
          <w:szCs w:val="28"/>
        </w:rPr>
        <w:t>перечислений</w:t>
      </w:r>
      <w:r w:rsidRPr="00A93F3F">
        <w:rPr>
          <w:sz w:val="28"/>
          <w:szCs w:val="28"/>
        </w:rPr>
        <w:t xml:space="preserve"> за счет указанных средств в пределах остатков неиспользованных лимитов бюджетных обязательств, бюджетных обязательств и предельных объемов финансирования, отраженных на лицевых</w:t>
      </w:r>
      <w:r>
        <w:rPr>
          <w:sz w:val="28"/>
          <w:szCs w:val="28"/>
        </w:rPr>
        <w:t xml:space="preserve"> </w:t>
      </w:r>
      <w:r w:rsidRPr="00A93F3F">
        <w:rPr>
          <w:sz w:val="28"/>
          <w:szCs w:val="28"/>
        </w:rPr>
        <w:t>счетах по переданным полномочиям получателей бюджетных средств.</w:t>
      </w:r>
    </w:p>
    <w:p w:rsidR="006D134E" w:rsidRPr="00542474" w:rsidRDefault="006D134E" w:rsidP="00A93F3F">
      <w:pPr>
        <w:pStyle w:val="BodyText"/>
        <w:spacing w:after="0"/>
        <w:ind w:firstLine="567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1.</w:t>
      </w:r>
      <w:r w:rsidRPr="00792C6D">
        <w:rPr>
          <w:sz w:val="28"/>
          <w:szCs w:val="28"/>
        </w:rPr>
        <w:t xml:space="preserve">3. </w:t>
      </w:r>
      <w:r w:rsidRPr="00542474">
        <w:rPr>
          <w:sz w:val="28"/>
          <w:szCs w:val="28"/>
        </w:rPr>
        <w:t xml:space="preserve">Составление и ведение кассового плана в </w:t>
      </w:r>
      <w:r>
        <w:rPr>
          <w:sz w:val="28"/>
          <w:szCs w:val="28"/>
        </w:rPr>
        <w:t xml:space="preserve">Администрации Алексеевского сельского поселения </w:t>
      </w:r>
      <w:r w:rsidRPr="00A2406D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>службой экономики и финансов Администрации Алексеевского сельского поселения</w:t>
      </w:r>
      <w:r w:rsidRPr="00542474">
        <w:rPr>
          <w:sz w:val="28"/>
          <w:szCs w:val="28"/>
        </w:rPr>
        <w:t xml:space="preserve"> с использованием ЕАС УО</w:t>
      </w:r>
      <w:r w:rsidRPr="00AC733E">
        <w:rPr>
          <w:sz w:val="28"/>
          <w:szCs w:val="28"/>
        </w:rPr>
        <w:t>Ф.</w:t>
      </w:r>
    </w:p>
    <w:p w:rsidR="006D134E" w:rsidRDefault="006D134E" w:rsidP="00A93F3F">
      <w:pPr>
        <w:widowControl w:val="0"/>
        <w:ind w:firstLine="567"/>
        <w:jc w:val="both"/>
        <w:rPr>
          <w:b/>
          <w:sz w:val="28"/>
          <w:szCs w:val="28"/>
        </w:rPr>
      </w:pPr>
    </w:p>
    <w:p w:rsidR="006D134E" w:rsidRPr="00792C6D" w:rsidRDefault="006D134E" w:rsidP="00A93F3F">
      <w:pPr>
        <w:widowControl w:val="0"/>
        <w:ind w:firstLine="567"/>
        <w:jc w:val="both"/>
        <w:rPr>
          <w:b/>
          <w:sz w:val="28"/>
          <w:szCs w:val="28"/>
        </w:rPr>
      </w:pPr>
    </w:p>
    <w:p w:rsidR="006D134E" w:rsidRDefault="006D134E" w:rsidP="00A93F3F">
      <w:pPr>
        <w:pStyle w:val="BodyText"/>
        <w:spacing w:after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792C6D">
        <w:rPr>
          <w:b/>
          <w:sz w:val="28"/>
          <w:szCs w:val="28"/>
        </w:rPr>
        <w:t>. Порядок составления кассового плана</w:t>
      </w:r>
    </w:p>
    <w:p w:rsidR="006D134E" w:rsidRDefault="006D134E" w:rsidP="00A93F3F">
      <w:pPr>
        <w:pStyle w:val="BodyText"/>
        <w:spacing w:after="0"/>
        <w:ind w:firstLine="567"/>
        <w:jc w:val="center"/>
        <w:rPr>
          <w:b/>
          <w:sz w:val="28"/>
          <w:szCs w:val="28"/>
        </w:rPr>
      </w:pPr>
    </w:p>
    <w:p w:rsidR="006D134E" w:rsidRDefault="006D134E" w:rsidP="00A93F3F">
      <w:pPr>
        <w:pStyle w:val="BodyText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92C6D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792C6D">
        <w:rPr>
          <w:sz w:val="28"/>
          <w:szCs w:val="28"/>
        </w:rPr>
        <w:t xml:space="preserve"> Показатели для проекта кассового плана по </w:t>
      </w:r>
      <w:r>
        <w:rPr>
          <w:sz w:val="28"/>
          <w:szCs w:val="28"/>
        </w:rPr>
        <w:t xml:space="preserve">поступлениям в бюджет поселения </w:t>
      </w:r>
      <w:r w:rsidRPr="00792C6D">
        <w:rPr>
          <w:sz w:val="28"/>
          <w:szCs w:val="28"/>
        </w:rPr>
        <w:t>формируются в следующем порядке.</w:t>
      </w:r>
    </w:p>
    <w:p w:rsidR="006D134E" w:rsidRPr="00542474" w:rsidRDefault="006D134E" w:rsidP="00A93F3F">
      <w:pPr>
        <w:pStyle w:val="BodyText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экономист</w:t>
      </w:r>
      <w:r w:rsidRPr="00542474">
        <w:rPr>
          <w:sz w:val="28"/>
          <w:szCs w:val="28"/>
        </w:rPr>
        <w:t xml:space="preserve"> не позднее, чем за </w:t>
      </w:r>
      <w:r>
        <w:rPr>
          <w:sz w:val="28"/>
          <w:szCs w:val="28"/>
        </w:rPr>
        <w:t>6</w:t>
      </w:r>
      <w:r w:rsidRPr="00542474">
        <w:rPr>
          <w:sz w:val="28"/>
          <w:szCs w:val="28"/>
        </w:rPr>
        <w:t xml:space="preserve"> рабочих дней месяца, предшествующего планируемому, </w:t>
      </w:r>
      <w:r>
        <w:rPr>
          <w:sz w:val="28"/>
          <w:szCs w:val="28"/>
        </w:rPr>
        <w:t>составляет</w:t>
      </w:r>
      <w:r w:rsidRPr="00A93F3F">
        <w:rPr>
          <w:sz w:val="28"/>
          <w:szCs w:val="28"/>
        </w:rPr>
        <w:t xml:space="preserve"> прогноз поступлений</w:t>
      </w:r>
      <w:r>
        <w:rPr>
          <w:sz w:val="28"/>
          <w:szCs w:val="28"/>
        </w:rPr>
        <w:t xml:space="preserve"> </w:t>
      </w:r>
      <w:r w:rsidRPr="00542474">
        <w:rPr>
          <w:sz w:val="28"/>
          <w:szCs w:val="28"/>
        </w:rPr>
        <w:t xml:space="preserve">в </w:t>
      </w:r>
      <w:r w:rsidRPr="004E1B2C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 xml:space="preserve">поселения </w:t>
      </w:r>
      <w:r w:rsidRPr="004E1B2C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 xml:space="preserve">согласно приложению № </w:t>
      </w:r>
      <w:r w:rsidRPr="004E1B2C">
        <w:rPr>
          <w:sz w:val="28"/>
          <w:szCs w:val="28"/>
        </w:rPr>
        <w:t>1 к настоящему Порядку, в том числе:</w:t>
      </w:r>
    </w:p>
    <w:p w:rsidR="006D134E" w:rsidRPr="00A2406D" w:rsidRDefault="006D134E" w:rsidP="00AC733E">
      <w:pPr>
        <w:pStyle w:val="BodyText"/>
        <w:spacing w:after="0"/>
        <w:ind w:firstLine="567"/>
        <w:jc w:val="both"/>
        <w:rPr>
          <w:sz w:val="28"/>
          <w:szCs w:val="28"/>
        </w:rPr>
      </w:pPr>
      <w:r w:rsidRPr="00542474">
        <w:rPr>
          <w:sz w:val="28"/>
          <w:szCs w:val="28"/>
        </w:rPr>
        <w:t xml:space="preserve">в части </w:t>
      </w:r>
      <w:r>
        <w:rPr>
          <w:sz w:val="28"/>
          <w:szCs w:val="28"/>
        </w:rPr>
        <w:t>налоговых и неналоговых доходов</w:t>
      </w:r>
      <w:r w:rsidRPr="00A2406D">
        <w:rPr>
          <w:sz w:val="28"/>
          <w:szCs w:val="28"/>
        </w:rPr>
        <w:t>;</w:t>
      </w:r>
    </w:p>
    <w:p w:rsidR="006D134E" w:rsidRPr="00F811B8" w:rsidRDefault="006D134E" w:rsidP="00A93F3F">
      <w:pPr>
        <w:pStyle w:val="BodyText"/>
        <w:spacing w:after="0"/>
        <w:ind w:firstLine="567"/>
        <w:jc w:val="both"/>
        <w:rPr>
          <w:b/>
          <w:sz w:val="28"/>
          <w:szCs w:val="28"/>
        </w:rPr>
      </w:pPr>
      <w:r w:rsidRPr="00542474">
        <w:rPr>
          <w:sz w:val="28"/>
          <w:szCs w:val="28"/>
        </w:rPr>
        <w:t xml:space="preserve">в части дотаций </w:t>
      </w:r>
      <w:r w:rsidRPr="00A2406D">
        <w:rPr>
          <w:sz w:val="28"/>
          <w:szCs w:val="28"/>
        </w:rPr>
        <w:t xml:space="preserve">из </w:t>
      </w:r>
      <w:r w:rsidRPr="00542474">
        <w:rPr>
          <w:sz w:val="28"/>
          <w:szCs w:val="28"/>
        </w:rPr>
        <w:t>федерального</w:t>
      </w:r>
      <w:r>
        <w:rPr>
          <w:sz w:val="28"/>
          <w:szCs w:val="28"/>
        </w:rPr>
        <w:t>, областного и районного</w:t>
      </w:r>
      <w:r w:rsidRPr="0054247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ов.</w:t>
      </w:r>
    </w:p>
    <w:p w:rsidR="006D134E" w:rsidRPr="00542474" w:rsidRDefault="006D134E" w:rsidP="00A93F3F">
      <w:pPr>
        <w:pStyle w:val="BodyText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кассового плана по поступлениям в бюджет поселения на декабрь текущего года осуществляется без учета прогнозной суммы поступлений, последн</w:t>
      </w:r>
      <w:r w:rsidRPr="00A2406D">
        <w:rPr>
          <w:sz w:val="28"/>
          <w:szCs w:val="28"/>
        </w:rPr>
        <w:t>его</w:t>
      </w:r>
      <w:r>
        <w:rPr>
          <w:sz w:val="28"/>
          <w:szCs w:val="28"/>
        </w:rPr>
        <w:t xml:space="preserve"> рабо</w:t>
      </w:r>
      <w:r w:rsidRPr="00A2406D">
        <w:rPr>
          <w:sz w:val="28"/>
          <w:szCs w:val="28"/>
        </w:rPr>
        <w:t>чего</w:t>
      </w:r>
      <w:r>
        <w:rPr>
          <w:sz w:val="28"/>
          <w:szCs w:val="28"/>
        </w:rPr>
        <w:t xml:space="preserve"> дн</w:t>
      </w:r>
      <w:r w:rsidRPr="00A2406D">
        <w:rPr>
          <w:sz w:val="28"/>
          <w:szCs w:val="28"/>
        </w:rPr>
        <w:t>я</w:t>
      </w:r>
      <w:r>
        <w:rPr>
          <w:sz w:val="28"/>
          <w:szCs w:val="28"/>
        </w:rPr>
        <w:t xml:space="preserve"> декабря текущего года.</w:t>
      </w:r>
    </w:p>
    <w:p w:rsidR="006D134E" w:rsidRPr="00E322FE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2.2.</w:t>
      </w:r>
      <w:r w:rsidRPr="00E322FE">
        <w:rPr>
          <w:sz w:val="28"/>
          <w:szCs w:val="28"/>
        </w:rPr>
        <w:t xml:space="preserve">Показатели для проекта кассового плана по </w:t>
      </w:r>
      <w:r>
        <w:rPr>
          <w:sz w:val="28"/>
          <w:szCs w:val="28"/>
        </w:rPr>
        <w:t>перечислениям из</w:t>
      </w:r>
      <w:r w:rsidRPr="00E322FE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поселения </w:t>
      </w:r>
      <w:r w:rsidRPr="00E322FE">
        <w:rPr>
          <w:sz w:val="28"/>
          <w:szCs w:val="28"/>
        </w:rPr>
        <w:t xml:space="preserve">формируются на основании </w:t>
      </w:r>
      <w:r>
        <w:rPr>
          <w:sz w:val="28"/>
          <w:szCs w:val="28"/>
        </w:rPr>
        <w:t xml:space="preserve">проектов кассовых планов по расходам на очередной месяц (далее – проекты КП), представленных </w:t>
      </w:r>
      <w:r w:rsidRPr="00E322FE">
        <w:rPr>
          <w:sz w:val="28"/>
          <w:szCs w:val="28"/>
        </w:rPr>
        <w:t>главны</w:t>
      </w:r>
      <w:r>
        <w:rPr>
          <w:sz w:val="28"/>
          <w:szCs w:val="28"/>
        </w:rPr>
        <w:t>ми</w:t>
      </w:r>
      <w:r w:rsidRPr="00E322FE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ями</w:t>
      </w:r>
      <w:r w:rsidRPr="00A01BB8">
        <w:rPr>
          <w:sz w:val="28"/>
          <w:szCs w:val="28"/>
        </w:rPr>
        <w:t>(главными администраторами источников)</w:t>
      </w:r>
      <w:r w:rsidRPr="00E322FE">
        <w:rPr>
          <w:sz w:val="28"/>
          <w:szCs w:val="28"/>
        </w:rPr>
        <w:t>, в следующем порядке.</w:t>
      </w:r>
    </w:p>
    <w:p w:rsidR="006D134E" w:rsidRDefault="006D134E" w:rsidP="00A93F3F">
      <w:pPr>
        <w:pStyle w:val="BodyTextIndent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E322FE">
        <w:rPr>
          <w:sz w:val="28"/>
          <w:szCs w:val="28"/>
        </w:rPr>
        <w:t xml:space="preserve">.1. </w:t>
      </w:r>
      <w:r w:rsidRPr="00850D47">
        <w:rPr>
          <w:sz w:val="28"/>
          <w:szCs w:val="28"/>
        </w:rPr>
        <w:t xml:space="preserve">Главные распорядители не позднее, чем за </w:t>
      </w:r>
      <w:r>
        <w:rPr>
          <w:sz w:val="28"/>
          <w:szCs w:val="28"/>
        </w:rPr>
        <w:t>5</w:t>
      </w:r>
      <w:r w:rsidRPr="00850D47">
        <w:rPr>
          <w:sz w:val="28"/>
          <w:szCs w:val="28"/>
        </w:rPr>
        <w:t xml:space="preserve"> рабочих дней месяца, предшествующего планируемому, направляют </w:t>
      </w:r>
      <w:r>
        <w:rPr>
          <w:sz w:val="28"/>
          <w:szCs w:val="28"/>
        </w:rPr>
        <w:t>начальнику службы экономики и финансов</w:t>
      </w:r>
      <w:r w:rsidRPr="00CF0401">
        <w:rPr>
          <w:sz w:val="28"/>
          <w:szCs w:val="28"/>
        </w:rPr>
        <w:t xml:space="preserve"> проекты КП</w:t>
      </w:r>
      <w:r w:rsidRPr="00A01BB8">
        <w:rPr>
          <w:sz w:val="28"/>
          <w:szCs w:val="28"/>
        </w:rPr>
        <w:t>, с указанием</w:t>
      </w:r>
      <w:r>
        <w:rPr>
          <w:sz w:val="28"/>
          <w:szCs w:val="28"/>
        </w:rPr>
        <w:t>:</w:t>
      </w:r>
    </w:p>
    <w:p w:rsidR="006D134E" w:rsidRPr="00F31300" w:rsidRDefault="006D134E" w:rsidP="00A93F3F">
      <w:pPr>
        <w:pStyle w:val="BodyTextIndent"/>
        <w:spacing w:after="0"/>
        <w:ind w:left="0" w:firstLine="567"/>
        <w:jc w:val="both"/>
        <w:rPr>
          <w:sz w:val="28"/>
          <w:szCs w:val="28"/>
        </w:rPr>
      </w:pPr>
      <w:r w:rsidRPr="00A01BB8">
        <w:rPr>
          <w:sz w:val="28"/>
          <w:szCs w:val="28"/>
        </w:rPr>
        <w:t xml:space="preserve">в поле «Начало действия» </w:t>
      </w:r>
      <w:r w:rsidRPr="00F31300">
        <w:rPr>
          <w:sz w:val="28"/>
          <w:szCs w:val="28"/>
        </w:rPr>
        <w:t>даты начала действия документа - первое число</w:t>
      </w:r>
      <w:r>
        <w:rPr>
          <w:sz w:val="28"/>
          <w:szCs w:val="28"/>
        </w:rPr>
        <w:t xml:space="preserve"> (иная дата)</w:t>
      </w:r>
      <w:r w:rsidRPr="00F31300">
        <w:rPr>
          <w:sz w:val="28"/>
          <w:szCs w:val="28"/>
        </w:rPr>
        <w:t xml:space="preserve"> очередного месяца.</w:t>
      </w:r>
      <w:r>
        <w:rPr>
          <w:sz w:val="28"/>
          <w:szCs w:val="28"/>
        </w:rPr>
        <w:t xml:space="preserve"> </w:t>
      </w:r>
      <w:r w:rsidRPr="00F31300">
        <w:rPr>
          <w:sz w:val="28"/>
          <w:szCs w:val="28"/>
        </w:rPr>
        <w:t xml:space="preserve">Дата начала действия, указанная в кассовом плане по бланкам расходов типа «смета», должна совпадать с датой начала действия сводного </w:t>
      </w:r>
      <w:r>
        <w:rPr>
          <w:sz w:val="28"/>
          <w:szCs w:val="28"/>
        </w:rPr>
        <w:t>документа</w:t>
      </w:r>
      <w:r w:rsidRPr="00F31300">
        <w:rPr>
          <w:sz w:val="28"/>
          <w:szCs w:val="28"/>
        </w:rPr>
        <w:t>.</w:t>
      </w:r>
    </w:p>
    <w:p w:rsidR="006D134E" w:rsidRPr="00126849" w:rsidRDefault="006D134E" w:rsidP="00A93F3F">
      <w:pPr>
        <w:pStyle w:val="BodyTextIndent"/>
        <w:spacing w:after="0"/>
        <w:ind w:left="0" w:firstLine="567"/>
        <w:jc w:val="both"/>
        <w:rPr>
          <w:sz w:val="28"/>
          <w:szCs w:val="28"/>
        </w:rPr>
      </w:pPr>
      <w:r w:rsidRPr="004F7C13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</w:t>
      </w:r>
      <w:r w:rsidRPr="004F7C13">
        <w:rPr>
          <w:sz w:val="28"/>
          <w:szCs w:val="28"/>
        </w:rPr>
        <w:t>недопущения образования кредиторской задолженности формировани</w:t>
      </w:r>
      <w:r w:rsidRPr="00DA6C7D">
        <w:rPr>
          <w:sz w:val="28"/>
          <w:szCs w:val="28"/>
        </w:rPr>
        <w:t xml:space="preserve">е </w:t>
      </w:r>
      <w:r w:rsidRPr="004F7C13">
        <w:rPr>
          <w:sz w:val="28"/>
          <w:szCs w:val="28"/>
        </w:rPr>
        <w:t xml:space="preserve">проектов КП </w:t>
      </w:r>
      <w:r w:rsidRPr="0056714E">
        <w:rPr>
          <w:sz w:val="28"/>
          <w:szCs w:val="28"/>
        </w:rPr>
        <w:t>главными распорядителями осуществляется с учетом бюджетных обязательств</w:t>
      </w:r>
      <w:r>
        <w:rPr>
          <w:sz w:val="28"/>
          <w:szCs w:val="28"/>
        </w:rPr>
        <w:t xml:space="preserve"> получателей средств </w:t>
      </w:r>
      <w:r w:rsidRPr="004F7C13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</w:t>
      </w:r>
      <w:r w:rsidRPr="004F7C13">
        <w:rPr>
          <w:sz w:val="28"/>
          <w:szCs w:val="28"/>
        </w:rPr>
        <w:t>, приняты</w:t>
      </w:r>
      <w:r w:rsidRPr="0056714E">
        <w:rPr>
          <w:sz w:val="28"/>
          <w:szCs w:val="28"/>
        </w:rPr>
        <w:t>х</w:t>
      </w:r>
      <w:r w:rsidRPr="004F7C13">
        <w:rPr>
          <w:sz w:val="28"/>
          <w:szCs w:val="28"/>
        </w:rPr>
        <w:t xml:space="preserve"> на учет, а также </w:t>
      </w:r>
      <w:r w:rsidRPr="00A373EA">
        <w:rPr>
          <w:sz w:val="28"/>
          <w:szCs w:val="28"/>
        </w:rPr>
        <w:t>планируемы</w:t>
      </w:r>
      <w:r w:rsidRPr="0056714E">
        <w:rPr>
          <w:sz w:val="28"/>
          <w:szCs w:val="28"/>
        </w:rPr>
        <w:t>х</w:t>
      </w:r>
      <w:r w:rsidRPr="004F7C13">
        <w:rPr>
          <w:sz w:val="28"/>
          <w:szCs w:val="28"/>
        </w:rPr>
        <w:t xml:space="preserve"> к принятию и</w:t>
      </w:r>
      <w:r>
        <w:rPr>
          <w:sz w:val="28"/>
          <w:szCs w:val="28"/>
        </w:rPr>
        <w:t xml:space="preserve"> </w:t>
      </w:r>
      <w:r w:rsidRPr="0056714E">
        <w:rPr>
          <w:sz w:val="28"/>
          <w:szCs w:val="28"/>
        </w:rPr>
        <w:t>подлежащих о</w:t>
      </w:r>
      <w:r w:rsidRPr="004F7C13">
        <w:rPr>
          <w:sz w:val="28"/>
          <w:szCs w:val="28"/>
        </w:rPr>
        <w:t>плате в планируемом месяце</w:t>
      </w:r>
      <w:r w:rsidRPr="00A154E3">
        <w:rPr>
          <w:sz w:val="28"/>
          <w:szCs w:val="28"/>
        </w:rPr>
        <w:t>.</w:t>
      </w:r>
    </w:p>
    <w:p w:rsidR="006D134E" w:rsidRPr="00126849" w:rsidRDefault="006D134E" w:rsidP="00A93F3F">
      <w:pPr>
        <w:pStyle w:val="BodyTextIndent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Главные распорядители </w:t>
      </w:r>
      <w:r w:rsidRPr="007374AD">
        <w:rPr>
          <w:sz w:val="28"/>
          <w:szCs w:val="28"/>
        </w:rPr>
        <w:t>отдельно формируют проекты КП по расходам за счет средств резервного фонда.</w:t>
      </w:r>
    </w:p>
    <w:p w:rsidR="006D134E" w:rsidRDefault="006D134E" w:rsidP="00A93F3F">
      <w:pPr>
        <w:pStyle w:val="BodyTextIndent"/>
        <w:spacing w:after="0"/>
        <w:ind w:left="0" w:firstLine="567"/>
        <w:jc w:val="both"/>
        <w:rPr>
          <w:sz w:val="28"/>
          <w:szCs w:val="28"/>
        </w:rPr>
      </w:pPr>
      <w:r w:rsidRPr="00A93F3F">
        <w:rPr>
          <w:sz w:val="28"/>
          <w:szCs w:val="28"/>
        </w:rPr>
        <w:t>Главные распорядители средств формируют отдельные</w:t>
      </w:r>
      <w:r>
        <w:rPr>
          <w:sz w:val="28"/>
          <w:szCs w:val="28"/>
        </w:rPr>
        <w:t xml:space="preserve"> п</w:t>
      </w:r>
      <w:r w:rsidRPr="00C57A1F">
        <w:rPr>
          <w:sz w:val="28"/>
          <w:szCs w:val="28"/>
        </w:rPr>
        <w:t>роекты КП</w:t>
      </w:r>
      <w:r>
        <w:rPr>
          <w:sz w:val="28"/>
          <w:szCs w:val="28"/>
        </w:rPr>
        <w:t>:</w:t>
      </w:r>
    </w:p>
    <w:p w:rsidR="006D134E" w:rsidRDefault="006D134E" w:rsidP="00D816CA">
      <w:pPr>
        <w:pStyle w:val="BodyTextIndent"/>
        <w:spacing w:after="0"/>
        <w:ind w:left="0" w:firstLine="567"/>
        <w:jc w:val="both"/>
        <w:rPr>
          <w:sz w:val="28"/>
          <w:szCs w:val="28"/>
        </w:rPr>
      </w:pPr>
      <w:r w:rsidRPr="00C57A1F">
        <w:rPr>
          <w:sz w:val="28"/>
          <w:szCs w:val="28"/>
        </w:rPr>
        <w:t xml:space="preserve">за счет безвозмездных поступлений от других бюджетов бюджетной системы Российской Федерации, </w:t>
      </w:r>
      <w:r w:rsidRPr="00AD7341">
        <w:rPr>
          <w:sz w:val="28"/>
          <w:szCs w:val="28"/>
        </w:rPr>
        <w:t>от государственных (муниципальных) организаций</w:t>
      </w:r>
      <w:r w:rsidRPr="00A93F3F">
        <w:rPr>
          <w:sz w:val="28"/>
          <w:szCs w:val="28"/>
        </w:rPr>
        <w:t xml:space="preserve"> - по соотве</w:t>
      </w:r>
      <w:r>
        <w:rPr>
          <w:sz w:val="28"/>
          <w:szCs w:val="28"/>
        </w:rPr>
        <w:t>тствующему коду цели.</w:t>
      </w:r>
    </w:p>
    <w:p w:rsidR="006D134E" w:rsidRDefault="006D134E" w:rsidP="00F9683E">
      <w:pPr>
        <w:pStyle w:val="BodyTextIndent"/>
        <w:spacing w:after="0"/>
        <w:ind w:left="0" w:firstLine="567"/>
        <w:jc w:val="both"/>
        <w:rPr>
          <w:sz w:val="28"/>
          <w:szCs w:val="28"/>
        </w:rPr>
      </w:pPr>
      <w:r w:rsidRPr="00635A5F">
        <w:rPr>
          <w:sz w:val="28"/>
          <w:szCs w:val="28"/>
        </w:rPr>
        <w:t>2.2.</w:t>
      </w:r>
      <w:r>
        <w:rPr>
          <w:sz w:val="28"/>
          <w:szCs w:val="28"/>
        </w:rPr>
        <w:t>2</w:t>
      </w:r>
      <w:r w:rsidRPr="00635A5F">
        <w:rPr>
          <w:sz w:val="28"/>
          <w:szCs w:val="28"/>
        </w:rPr>
        <w:t>. В</w:t>
      </w:r>
      <w:r w:rsidRPr="0056714E">
        <w:rPr>
          <w:sz w:val="28"/>
          <w:szCs w:val="28"/>
        </w:rPr>
        <w:t xml:space="preserve"> случае если главным распорядителем является </w:t>
      </w:r>
      <w:r>
        <w:rPr>
          <w:sz w:val="28"/>
          <w:szCs w:val="28"/>
        </w:rPr>
        <w:t xml:space="preserve">Администрация Алексеевского сельского поселения (далее – Администрация поселения) главный бухгалтер </w:t>
      </w:r>
      <w:r w:rsidRPr="0056714E">
        <w:rPr>
          <w:sz w:val="28"/>
          <w:szCs w:val="28"/>
        </w:rPr>
        <w:t xml:space="preserve">не позднее, чем за </w:t>
      </w:r>
      <w:r>
        <w:rPr>
          <w:sz w:val="28"/>
          <w:szCs w:val="28"/>
        </w:rPr>
        <w:t>6</w:t>
      </w:r>
      <w:r w:rsidRPr="0056714E">
        <w:rPr>
          <w:sz w:val="28"/>
          <w:szCs w:val="28"/>
        </w:rPr>
        <w:t xml:space="preserve"> рабочих дней месяца, предшествующего планируемому, </w:t>
      </w:r>
      <w:r>
        <w:rPr>
          <w:sz w:val="28"/>
          <w:szCs w:val="28"/>
        </w:rPr>
        <w:t>формируе</w:t>
      </w:r>
      <w:r w:rsidRPr="0056714E">
        <w:rPr>
          <w:sz w:val="28"/>
          <w:szCs w:val="28"/>
        </w:rPr>
        <w:t>т</w:t>
      </w:r>
      <w:r>
        <w:rPr>
          <w:sz w:val="28"/>
          <w:szCs w:val="28"/>
        </w:rPr>
        <w:t xml:space="preserve"> и направляет начальнику службы экономики и финансов </w:t>
      </w:r>
      <w:r w:rsidRPr="00A93F3F">
        <w:rPr>
          <w:sz w:val="28"/>
          <w:szCs w:val="28"/>
        </w:rPr>
        <w:t>проекты КП,</w:t>
      </w:r>
      <w:r>
        <w:rPr>
          <w:sz w:val="28"/>
          <w:szCs w:val="28"/>
        </w:rPr>
        <w:t xml:space="preserve"> доведенные до статуса </w:t>
      </w:r>
      <w:r w:rsidRPr="007374AD">
        <w:rPr>
          <w:sz w:val="28"/>
          <w:szCs w:val="28"/>
        </w:rPr>
        <w:t>«На утверждение ГРБС»</w:t>
      </w:r>
      <w:r>
        <w:rPr>
          <w:sz w:val="28"/>
          <w:szCs w:val="28"/>
        </w:rPr>
        <w:t>.</w:t>
      </w:r>
    </w:p>
    <w:p w:rsidR="006D134E" w:rsidRPr="00D07F60" w:rsidRDefault="006D134E" w:rsidP="00847CAF">
      <w:pPr>
        <w:pStyle w:val="BodyTextIndent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службы экономики и финансов формирует сводный проект КП Администрации поселения и направляет его на </w:t>
      </w:r>
      <w:r w:rsidRPr="00FA319A">
        <w:rPr>
          <w:sz w:val="28"/>
          <w:szCs w:val="28"/>
        </w:rPr>
        <w:t xml:space="preserve">согласование </w:t>
      </w:r>
      <w:r>
        <w:rPr>
          <w:sz w:val="28"/>
          <w:szCs w:val="28"/>
        </w:rPr>
        <w:t>главе Администрации Алексеевского сельского поселения.</w:t>
      </w:r>
    </w:p>
    <w:p w:rsidR="006D134E" w:rsidRDefault="006D134E" w:rsidP="00A93F3F">
      <w:pPr>
        <w:pStyle w:val="BodyTextIndent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E60B65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E60B65">
        <w:rPr>
          <w:sz w:val="28"/>
          <w:szCs w:val="28"/>
        </w:rPr>
        <w:t>.</w:t>
      </w:r>
      <w:r>
        <w:rPr>
          <w:sz w:val="28"/>
          <w:szCs w:val="28"/>
        </w:rPr>
        <w:t xml:space="preserve">Начальник службы экономики и финансов </w:t>
      </w:r>
      <w:r w:rsidRPr="0081530F">
        <w:rPr>
          <w:sz w:val="28"/>
          <w:szCs w:val="28"/>
        </w:rPr>
        <w:t>не позднее следующего рабочего дня после</w:t>
      </w:r>
      <w:r>
        <w:rPr>
          <w:sz w:val="28"/>
          <w:szCs w:val="28"/>
        </w:rPr>
        <w:t xml:space="preserve"> </w:t>
      </w:r>
      <w:r w:rsidRPr="00E322FE">
        <w:rPr>
          <w:sz w:val="28"/>
          <w:szCs w:val="28"/>
        </w:rPr>
        <w:t xml:space="preserve">представления главными распорядителями </w:t>
      </w:r>
      <w:r>
        <w:rPr>
          <w:sz w:val="28"/>
          <w:szCs w:val="28"/>
        </w:rPr>
        <w:t>проектов КП</w:t>
      </w:r>
      <w:r w:rsidRPr="00E322FE">
        <w:rPr>
          <w:sz w:val="28"/>
          <w:szCs w:val="28"/>
        </w:rPr>
        <w:t xml:space="preserve"> осуществля</w:t>
      </w:r>
      <w:r w:rsidRPr="0081530F">
        <w:rPr>
          <w:sz w:val="28"/>
          <w:szCs w:val="28"/>
        </w:rPr>
        <w:t>ет</w:t>
      </w:r>
      <w:r>
        <w:rPr>
          <w:sz w:val="28"/>
          <w:szCs w:val="28"/>
        </w:rPr>
        <w:t xml:space="preserve"> </w:t>
      </w:r>
      <w:r w:rsidRPr="00E322FE">
        <w:rPr>
          <w:sz w:val="28"/>
          <w:szCs w:val="28"/>
        </w:rPr>
        <w:t xml:space="preserve">контроль на их соответствие сводной бюджетной росписи и лимитам бюджетных обязательств с учетом фактически доведенных главным распорядителям предельных объемов </w:t>
      </w:r>
      <w:r>
        <w:rPr>
          <w:sz w:val="28"/>
          <w:szCs w:val="28"/>
        </w:rPr>
        <w:t>финансирования.</w:t>
      </w:r>
    </w:p>
    <w:p w:rsidR="006D134E" w:rsidRPr="00E322FE" w:rsidRDefault="006D134E" w:rsidP="00A93F3F">
      <w:pPr>
        <w:pStyle w:val="BodyTextIndent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1530F">
        <w:rPr>
          <w:sz w:val="28"/>
          <w:szCs w:val="28"/>
        </w:rPr>
        <w:t>рошедши</w:t>
      </w:r>
      <w:r>
        <w:rPr>
          <w:sz w:val="28"/>
          <w:szCs w:val="28"/>
        </w:rPr>
        <w:t>е</w:t>
      </w:r>
      <w:r w:rsidRPr="0081530F">
        <w:rPr>
          <w:sz w:val="28"/>
          <w:szCs w:val="28"/>
        </w:rPr>
        <w:t xml:space="preserve"> проверку проект</w:t>
      </w:r>
      <w:r>
        <w:rPr>
          <w:sz w:val="28"/>
          <w:szCs w:val="28"/>
        </w:rPr>
        <w:t xml:space="preserve">ы </w:t>
      </w:r>
      <w:r w:rsidRPr="0081530F">
        <w:rPr>
          <w:sz w:val="28"/>
          <w:szCs w:val="28"/>
        </w:rPr>
        <w:t xml:space="preserve">КП </w:t>
      </w:r>
      <w:r>
        <w:rPr>
          <w:sz w:val="28"/>
          <w:szCs w:val="28"/>
        </w:rPr>
        <w:t>включаются в</w:t>
      </w:r>
      <w:r w:rsidRPr="0081530F">
        <w:rPr>
          <w:sz w:val="28"/>
          <w:szCs w:val="28"/>
        </w:rPr>
        <w:t xml:space="preserve"> кассовый план </w:t>
      </w:r>
      <w:r>
        <w:rPr>
          <w:sz w:val="28"/>
          <w:szCs w:val="28"/>
        </w:rPr>
        <w:t>по перечислениям на очередной месяц</w:t>
      </w:r>
      <w:r w:rsidRPr="00945BBF">
        <w:rPr>
          <w:sz w:val="28"/>
          <w:szCs w:val="28"/>
        </w:rPr>
        <w:t>.</w:t>
      </w:r>
    </w:p>
    <w:p w:rsidR="006D134E" w:rsidRPr="00207623" w:rsidRDefault="006D134E" w:rsidP="00A93F3F">
      <w:pPr>
        <w:pStyle w:val="BodyTextIndent"/>
        <w:spacing w:after="0"/>
        <w:ind w:left="0" w:firstLine="567"/>
        <w:jc w:val="both"/>
        <w:rPr>
          <w:b/>
          <w:sz w:val="28"/>
          <w:szCs w:val="28"/>
        </w:rPr>
      </w:pPr>
      <w:r w:rsidRPr="00E0473C">
        <w:rPr>
          <w:sz w:val="28"/>
          <w:szCs w:val="28"/>
        </w:rPr>
        <w:t>Не прошедши</w:t>
      </w:r>
      <w:r>
        <w:rPr>
          <w:sz w:val="28"/>
          <w:szCs w:val="28"/>
        </w:rPr>
        <w:t>й</w:t>
      </w:r>
      <w:r w:rsidRPr="00E0473C">
        <w:rPr>
          <w:sz w:val="28"/>
          <w:szCs w:val="28"/>
        </w:rPr>
        <w:t xml:space="preserve"> проверку</w:t>
      </w:r>
      <w:r>
        <w:rPr>
          <w:sz w:val="28"/>
          <w:szCs w:val="28"/>
        </w:rPr>
        <w:t xml:space="preserve"> </w:t>
      </w:r>
      <w:r w:rsidRPr="00E0473C">
        <w:rPr>
          <w:sz w:val="28"/>
          <w:szCs w:val="28"/>
        </w:rPr>
        <w:t>проект КП возвраща</w:t>
      </w:r>
      <w:r>
        <w:rPr>
          <w:sz w:val="28"/>
          <w:szCs w:val="28"/>
        </w:rPr>
        <w:t>е</w:t>
      </w:r>
      <w:r w:rsidRPr="00E0473C">
        <w:rPr>
          <w:sz w:val="28"/>
          <w:szCs w:val="28"/>
        </w:rPr>
        <w:t>тся на доработку главному распорядителю</w:t>
      </w:r>
      <w:r w:rsidRPr="00BD4A73">
        <w:rPr>
          <w:i/>
          <w:sz w:val="28"/>
          <w:szCs w:val="28"/>
        </w:rPr>
        <w:t xml:space="preserve">, </w:t>
      </w:r>
      <w:r w:rsidRPr="006319EE">
        <w:rPr>
          <w:sz w:val="28"/>
          <w:szCs w:val="28"/>
        </w:rPr>
        <w:t>либо отказывается (без возможности корректировки), с указанием в поле «</w:t>
      </w:r>
      <w:r w:rsidRPr="005E0459">
        <w:rPr>
          <w:sz w:val="28"/>
          <w:szCs w:val="28"/>
        </w:rPr>
        <w:t>Комментарий»</w:t>
      </w:r>
      <w:r w:rsidRPr="006319EE">
        <w:rPr>
          <w:sz w:val="28"/>
          <w:szCs w:val="28"/>
        </w:rPr>
        <w:t xml:space="preserve"> причины возврата либо отказа</w:t>
      </w:r>
      <w:r w:rsidRPr="00A154E3">
        <w:rPr>
          <w:i/>
          <w:sz w:val="28"/>
          <w:szCs w:val="28"/>
        </w:rPr>
        <w:t xml:space="preserve">. </w:t>
      </w:r>
      <w:r w:rsidRPr="00A154E3">
        <w:rPr>
          <w:sz w:val="28"/>
          <w:szCs w:val="28"/>
        </w:rPr>
        <w:t>Главный распорядитель не позднее следующ</w:t>
      </w:r>
      <w:r>
        <w:rPr>
          <w:sz w:val="28"/>
          <w:szCs w:val="28"/>
        </w:rPr>
        <w:t xml:space="preserve">его рабочего дня представляет </w:t>
      </w:r>
      <w:r w:rsidRPr="00A154E3">
        <w:rPr>
          <w:sz w:val="28"/>
          <w:szCs w:val="28"/>
        </w:rPr>
        <w:t>уточненный проект КП.</w:t>
      </w:r>
    </w:p>
    <w:p w:rsidR="006D134E" w:rsidRDefault="006D134E" w:rsidP="00A93F3F">
      <w:pPr>
        <w:pStyle w:val="BodyTextIndent2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E322FE">
        <w:rPr>
          <w:sz w:val="28"/>
          <w:szCs w:val="28"/>
        </w:rPr>
        <w:t xml:space="preserve">Показатели для проекта кассового плана по источникам финансирования дефицита бюджета </w:t>
      </w:r>
      <w:r>
        <w:rPr>
          <w:sz w:val="28"/>
          <w:szCs w:val="28"/>
        </w:rPr>
        <w:t xml:space="preserve">поселения </w:t>
      </w:r>
      <w:r w:rsidRPr="00E322FE">
        <w:rPr>
          <w:sz w:val="28"/>
          <w:szCs w:val="28"/>
        </w:rPr>
        <w:t xml:space="preserve">формируются на основании сводной бюджетной росписи, </w:t>
      </w:r>
      <w:r w:rsidRPr="00967FE1">
        <w:rPr>
          <w:sz w:val="28"/>
          <w:szCs w:val="28"/>
        </w:rPr>
        <w:t>заключенны</w:t>
      </w:r>
      <w:r>
        <w:rPr>
          <w:sz w:val="28"/>
          <w:szCs w:val="28"/>
        </w:rPr>
        <w:t>х</w:t>
      </w:r>
      <w:r w:rsidRPr="00967FE1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 xml:space="preserve">ов и </w:t>
      </w:r>
      <w:r w:rsidRPr="00967FE1">
        <w:rPr>
          <w:sz w:val="28"/>
          <w:szCs w:val="28"/>
        </w:rPr>
        <w:t>соглашени</w:t>
      </w:r>
      <w:r>
        <w:rPr>
          <w:sz w:val="28"/>
          <w:szCs w:val="28"/>
        </w:rPr>
        <w:t xml:space="preserve">й, </w:t>
      </w:r>
      <w:r w:rsidRPr="00E322FE">
        <w:rPr>
          <w:sz w:val="28"/>
          <w:szCs w:val="28"/>
        </w:rPr>
        <w:t xml:space="preserve">прогноза поступлений и </w:t>
      </w:r>
      <w:r>
        <w:rPr>
          <w:sz w:val="28"/>
          <w:szCs w:val="28"/>
        </w:rPr>
        <w:t>перечислений</w:t>
      </w:r>
      <w:r w:rsidRPr="00E322FE">
        <w:rPr>
          <w:sz w:val="28"/>
          <w:szCs w:val="28"/>
        </w:rPr>
        <w:t xml:space="preserve"> по источникам финансирования дефицита бюджета </w:t>
      </w:r>
      <w:r>
        <w:rPr>
          <w:sz w:val="28"/>
          <w:szCs w:val="28"/>
        </w:rPr>
        <w:t xml:space="preserve">поселения </w:t>
      </w:r>
      <w:r w:rsidRPr="00E322FE">
        <w:rPr>
          <w:sz w:val="28"/>
          <w:szCs w:val="28"/>
        </w:rPr>
        <w:t>в следующем порядке.</w:t>
      </w:r>
    </w:p>
    <w:p w:rsidR="006D134E" w:rsidRPr="004C45A5" w:rsidRDefault="006D134E" w:rsidP="00A93F3F">
      <w:pPr>
        <w:pStyle w:val="BodyTextIndent2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2.3.1</w:t>
      </w:r>
      <w:r w:rsidRPr="00D66948">
        <w:rPr>
          <w:sz w:val="28"/>
          <w:szCs w:val="28"/>
        </w:rPr>
        <w:t xml:space="preserve">. </w:t>
      </w:r>
      <w:r>
        <w:rPr>
          <w:sz w:val="28"/>
          <w:szCs w:val="28"/>
        </w:rPr>
        <w:t>Служба экономики и финансов</w:t>
      </w:r>
      <w:r w:rsidRPr="004C45A5">
        <w:rPr>
          <w:sz w:val="28"/>
          <w:szCs w:val="28"/>
        </w:rPr>
        <w:t xml:space="preserve"> не позднее, чем за </w:t>
      </w:r>
      <w:r>
        <w:rPr>
          <w:sz w:val="28"/>
          <w:szCs w:val="28"/>
        </w:rPr>
        <w:t>6</w:t>
      </w:r>
      <w:r w:rsidRPr="004C45A5">
        <w:rPr>
          <w:sz w:val="28"/>
          <w:szCs w:val="28"/>
        </w:rPr>
        <w:t xml:space="preserve"> рабочих дней месяца, предшествующего планируемому, формиру</w:t>
      </w:r>
      <w:r>
        <w:rPr>
          <w:sz w:val="28"/>
          <w:szCs w:val="28"/>
        </w:rPr>
        <w:t>е</w:t>
      </w:r>
      <w:r w:rsidRPr="004C45A5">
        <w:rPr>
          <w:sz w:val="28"/>
          <w:szCs w:val="28"/>
        </w:rPr>
        <w:t xml:space="preserve">т проекты КП. </w:t>
      </w:r>
    </w:p>
    <w:p w:rsidR="006D134E" w:rsidRPr="00D66948" w:rsidRDefault="006D134E" w:rsidP="00A93F3F">
      <w:pPr>
        <w:pStyle w:val="BodyTextIndent2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2.3.2. Служба экономики и финансов</w:t>
      </w:r>
      <w:r w:rsidRPr="0081530F">
        <w:rPr>
          <w:sz w:val="28"/>
          <w:szCs w:val="28"/>
        </w:rPr>
        <w:t xml:space="preserve"> не позднее, чем за </w:t>
      </w:r>
      <w:r>
        <w:rPr>
          <w:sz w:val="28"/>
          <w:szCs w:val="28"/>
        </w:rPr>
        <w:t xml:space="preserve">5 </w:t>
      </w:r>
      <w:r w:rsidRPr="0081530F">
        <w:rPr>
          <w:sz w:val="28"/>
          <w:szCs w:val="28"/>
        </w:rPr>
        <w:t xml:space="preserve">рабочих дней месяца, предшествующего планируемому, </w:t>
      </w:r>
      <w:r>
        <w:rPr>
          <w:sz w:val="28"/>
          <w:szCs w:val="28"/>
        </w:rPr>
        <w:t xml:space="preserve">предоставляет главе Администрации Алексеевского сельского поселения </w:t>
      </w:r>
      <w:r w:rsidRPr="006C32D5">
        <w:rPr>
          <w:sz w:val="28"/>
          <w:szCs w:val="28"/>
        </w:rPr>
        <w:t xml:space="preserve">прогноз поступлений и </w:t>
      </w:r>
      <w:r>
        <w:rPr>
          <w:sz w:val="28"/>
          <w:szCs w:val="28"/>
        </w:rPr>
        <w:t>перечислений</w:t>
      </w:r>
      <w:r w:rsidRPr="0081530F">
        <w:rPr>
          <w:sz w:val="28"/>
          <w:szCs w:val="28"/>
        </w:rPr>
        <w:t xml:space="preserve"> по источникам финансирования дефицита </w:t>
      </w:r>
      <w:r w:rsidRPr="004E1B2C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поселения </w:t>
      </w:r>
      <w:r w:rsidRPr="004E1B2C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>согласно приложению № 2</w:t>
      </w:r>
      <w:r w:rsidRPr="004E1B2C">
        <w:rPr>
          <w:sz w:val="28"/>
          <w:szCs w:val="28"/>
        </w:rPr>
        <w:t xml:space="preserve"> к</w:t>
      </w:r>
      <w:r w:rsidRPr="0081530F">
        <w:rPr>
          <w:sz w:val="28"/>
          <w:szCs w:val="28"/>
        </w:rPr>
        <w:t xml:space="preserve"> настоящему Порядку</w:t>
      </w:r>
      <w:r w:rsidRPr="00D66948">
        <w:rPr>
          <w:sz w:val="28"/>
          <w:szCs w:val="28"/>
        </w:rPr>
        <w:t>.</w:t>
      </w:r>
    </w:p>
    <w:p w:rsidR="006D134E" w:rsidRPr="00E322FE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2.4</w:t>
      </w:r>
      <w:r w:rsidRPr="00E322FE">
        <w:rPr>
          <w:sz w:val="28"/>
          <w:szCs w:val="28"/>
        </w:rPr>
        <w:t xml:space="preserve">. Показатели для проекта кассового плана в части ожидаемого остатка средств на счете бюджета </w:t>
      </w:r>
      <w:r>
        <w:rPr>
          <w:sz w:val="28"/>
          <w:szCs w:val="28"/>
        </w:rPr>
        <w:t xml:space="preserve">поселения </w:t>
      </w:r>
      <w:r w:rsidRPr="00E322FE">
        <w:rPr>
          <w:sz w:val="28"/>
          <w:szCs w:val="28"/>
        </w:rPr>
        <w:t>на начало планируемого месяца формируются в следующем порядке.</w:t>
      </w:r>
    </w:p>
    <w:p w:rsidR="006D134E" w:rsidRPr="00E322FE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2.4</w:t>
      </w:r>
      <w:r w:rsidRPr="00E322FE">
        <w:rPr>
          <w:sz w:val="28"/>
          <w:szCs w:val="28"/>
        </w:rPr>
        <w:t xml:space="preserve">.1. </w:t>
      </w:r>
      <w:r>
        <w:rPr>
          <w:sz w:val="28"/>
          <w:szCs w:val="28"/>
        </w:rPr>
        <w:t xml:space="preserve">Служба экономики и финансов </w:t>
      </w:r>
      <w:r w:rsidRPr="00E322FE">
        <w:rPr>
          <w:sz w:val="28"/>
          <w:szCs w:val="28"/>
        </w:rPr>
        <w:t xml:space="preserve">не позднее, чем за </w:t>
      </w:r>
      <w:r>
        <w:rPr>
          <w:sz w:val="28"/>
          <w:szCs w:val="28"/>
        </w:rPr>
        <w:t>6</w:t>
      </w:r>
      <w:r w:rsidRPr="00F4285F">
        <w:rPr>
          <w:sz w:val="28"/>
          <w:szCs w:val="28"/>
        </w:rPr>
        <w:t xml:space="preserve"> р</w:t>
      </w:r>
      <w:r w:rsidRPr="00E322FE">
        <w:rPr>
          <w:sz w:val="28"/>
          <w:szCs w:val="28"/>
        </w:rPr>
        <w:t xml:space="preserve">абочих дней месяца, предшествующего планируемому, </w:t>
      </w:r>
      <w:r>
        <w:rPr>
          <w:sz w:val="28"/>
          <w:szCs w:val="28"/>
        </w:rPr>
        <w:t xml:space="preserve">формирует </w:t>
      </w:r>
      <w:r w:rsidRPr="00A93F3F">
        <w:rPr>
          <w:sz w:val="28"/>
          <w:szCs w:val="28"/>
        </w:rPr>
        <w:t>информацию об ожидаемом исполнении кассового плана текущего месяца за счет нецелевых средств</w:t>
      </w:r>
      <w:r>
        <w:rPr>
          <w:sz w:val="28"/>
          <w:szCs w:val="28"/>
        </w:rPr>
        <w:t xml:space="preserve">, </w:t>
      </w:r>
      <w:r w:rsidRPr="00A93F3F">
        <w:rPr>
          <w:sz w:val="28"/>
          <w:szCs w:val="28"/>
        </w:rPr>
        <w:t>целевых средств бюджета</w:t>
      </w:r>
      <w:r>
        <w:rPr>
          <w:sz w:val="28"/>
          <w:szCs w:val="28"/>
        </w:rPr>
        <w:t xml:space="preserve"> поселения </w:t>
      </w:r>
      <w:r w:rsidRPr="00A93F3F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>согласно приложению № 3</w:t>
      </w:r>
      <w:r w:rsidRPr="00A93F3F">
        <w:rPr>
          <w:sz w:val="28"/>
          <w:szCs w:val="28"/>
        </w:rPr>
        <w:t xml:space="preserve"> к настоящему Порядку</w:t>
      </w:r>
      <w:r>
        <w:rPr>
          <w:sz w:val="28"/>
          <w:szCs w:val="28"/>
        </w:rPr>
        <w:t xml:space="preserve"> с учетом ожидаемого изменения показателей кассового плана текущего месяца.</w:t>
      </w:r>
    </w:p>
    <w:p w:rsidR="006D134E" w:rsidRPr="00B64723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2.4</w:t>
      </w:r>
      <w:r w:rsidRPr="00B4229D">
        <w:rPr>
          <w:sz w:val="28"/>
          <w:szCs w:val="28"/>
        </w:rPr>
        <w:t xml:space="preserve">.2. </w:t>
      </w:r>
      <w:r>
        <w:rPr>
          <w:sz w:val="28"/>
          <w:szCs w:val="28"/>
        </w:rPr>
        <w:t>Ведущий специалист экономист н</w:t>
      </w:r>
      <w:r w:rsidRPr="00B64723">
        <w:rPr>
          <w:sz w:val="28"/>
          <w:szCs w:val="28"/>
        </w:rPr>
        <w:t xml:space="preserve">е позднее, чем за </w:t>
      </w:r>
      <w:r>
        <w:rPr>
          <w:sz w:val="28"/>
          <w:szCs w:val="28"/>
        </w:rPr>
        <w:t>6</w:t>
      </w:r>
      <w:r w:rsidRPr="00B64723">
        <w:rPr>
          <w:sz w:val="28"/>
          <w:szCs w:val="28"/>
        </w:rPr>
        <w:t xml:space="preserve"> рабочих дней месяца, предшествующего планируемому, </w:t>
      </w:r>
      <w:r>
        <w:rPr>
          <w:sz w:val="28"/>
          <w:szCs w:val="28"/>
        </w:rPr>
        <w:t xml:space="preserve">направляет начальнику службы экономики и финансов </w:t>
      </w:r>
      <w:r w:rsidRPr="00A93F3F">
        <w:rPr>
          <w:sz w:val="28"/>
          <w:szCs w:val="28"/>
        </w:rPr>
        <w:t>информацию</w:t>
      </w:r>
      <w:r>
        <w:rPr>
          <w:sz w:val="28"/>
          <w:szCs w:val="28"/>
        </w:rPr>
        <w:t>, в том числе</w:t>
      </w:r>
      <w:r w:rsidRPr="00B64723">
        <w:rPr>
          <w:sz w:val="28"/>
          <w:szCs w:val="28"/>
        </w:rPr>
        <w:t>:</w:t>
      </w:r>
    </w:p>
    <w:p w:rsidR="006D134E" w:rsidRPr="005E0459" w:rsidRDefault="006D134E" w:rsidP="005E5057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64723">
        <w:rPr>
          <w:sz w:val="28"/>
          <w:szCs w:val="28"/>
        </w:rPr>
        <w:t xml:space="preserve">об ожидаемом исполнении кассового плана текущего месяца по налоговым </w:t>
      </w:r>
      <w:r>
        <w:rPr>
          <w:sz w:val="28"/>
          <w:szCs w:val="28"/>
        </w:rPr>
        <w:t>и неналоговым доходам по форме согласно приложению № 4</w:t>
      </w:r>
      <w:r w:rsidRPr="00B64723">
        <w:rPr>
          <w:sz w:val="28"/>
          <w:szCs w:val="28"/>
        </w:rPr>
        <w:t xml:space="preserve"> к настоящему Порядку</w:t>
      </w:r>
      <w:r>
        <w:rPr>
          <w:sz w:val="28"/>
          <w:szCs w:val="28"/>
        </w:rPr>
        <w:t>.</w:t>
      </w:r>
    </w:p>
    <w:p w:rsidR="006D134E" w:rsidRPr="00B64723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2.4</w:t>
      </w:r>
      <w:r w:rsidRPr="00E322FE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E322FE">
        <w:rPr>
          <w:sz w:val="28"/>
          <w:szCs w:val="28"/>
        </w:rPr>
        <w:t xml:space="preserve">. </w:t>
      </w:r>
      <w:r>
        <w:rPr>
          <w:sz w:val="28"/>
          <w:szCs w:val="28"/>
        </w:rPr>
        <w:t>Начальник службы экономики и финансов</w:t>
      </w:r>
      <w:r w:rsidRPr="00B64723">
        <w:rPr>
          <w:sz w:val="28"/>
          <w:szCs w:val="28"/>
        </w:rPr>
        <w:t xml:space="preserve"> не позднее, чем за </w:t>
      </w:r>
      <w:r>
        <w:rPr>
          <w:sz w:val="28"/>
          <w:szCs w:val="28"/>
        </w:rPr>
        <w:t>3</w:t>
      </w:r>
      <w:r w:rsidRPr="00B64723">
        <w:rPr>
          <w:sz w:val="28"/>
          <w:szCs w:val="28"/>
        </w:rPr>
        <w:t xml:space="preserve"> рабочих дн</w:t>
      </w:r>
      <w:r>
        <w:rPr>
          <w:sz w:val="28"/>
          <w:szCs w:val="28"/>
        </w:rPr>
        <w:t>я</w:t>
      </w:r>
      <w:r w:rsidRPr="00B64723">
        <w:rPr>
          <w:sz w:val="28"/>
          <w:szCs w:val="28"/>
        </w:rPr>
        <w:t xml:space="preserve"> месяца, предшествующего планируемому, на основании полученной информации формирует прогноз ожидаемого остатка средств на счете бюджета </w:t>
      </w:r>
      <w:r>
        <w:rPr>
          <w:sz w:val="28"/>
          <w:szCs w:val="28"/>
        </w:rPr>
        <w:t xml:space="preserve">поселения </w:t>
      </w:r>
      <w:r w:rsidRPr="00B64723">
        <w:rPr>
          <w:sz w:val="28"/>
          <w:szCs w:val="28"/>
        </w:rPr>
        <w:t xml:space="preserve">на начало планируемого месяца, в том числе за счет нецелевых и целевых (без разбивки по видам) средств. </w:t>
      </w:r>
    </w:p>
    <w:p w:rsidR="006D134E" w:rsidRPr="00BA280F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B702F0">
        <w:rPr>
          <w:sz w:val="28"/>
          <w:szCs w:val="28"/>
        </w:rPr>
        <w:t xml:space="preserve">. Проект кассового плана формируется </w:t>
      </w:r>
      <w:r w:rsidRPr="005E0459">
        <w:rPr>
          <w:sz w:val="28"/>
          <w:szCs w:val="28"/>
        </w:rPr>
        <w:t xml:space="preserve">по форме </w:t>
      </w:r>
      <w:r>
        <w:rPr>
          <w:sz w:val="28"/>
          <w:szCs w:val="28"/>
        </w:rPr>
        <w:t xml:space="preserve">согласно приложению </w:t>
      </w:r>
      <w:r w:rsidRPr="009C62FB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5 </w:t>
      </w:r>
      <w:r w:rsidRPr="005E0459">
        <w:rPr>
          <w:sz w:val="28"/>
          <w:szCs w:val="28"/>
        </w:rPr>
        <w:t>к настоящему Порядку</w:t>
      </w:r>
      <w:r>
        <w:rPr>
          <w:sz w:val="28"/>
          <w:szCs w:val="28"/>
        </w:rPr>
        <w:t xml:space="preserve"> </w:t>
      </w:r>
      <w:r w:rsidRPr="00B702F0">
        <w:rPr>
          <w:sz w:val="28"/>
          <w:szCs w:val="28"/>
        </w:rPr>
        <w:t xml:space="preserve">на основании полученной в соответствии с пунктами </w:t>
      </w:r>
      <w:r>
        <w:rPr>
          <w:sz w:val="28"/>
          <w:szCs w:val="28"/>
        </w:rPr>
        <w:t>2.1</w:t>
      </w:r>
      <w:r w:rsidRPr="00B702F0">
        <w:rPr>
          <w:sz w:val="28"/>
          <w:szCs w:val="28"/>
        </w:rPr>
        <w:t xml:space="preserve"> – </w:t>
      </w:r>
      <w:r>
        <w:rPr>
          <w:sz w:val="28"/>
          <w:szCs w:val="28"/>
        </w:rPr>
        <w:t>2.4 н</w:t>
      </w:r>
      <w:r w:rsidRPr="00B702F0">
        <w:rPr>
          <w:sz w:val="28"/>
          <w:szCs w:val="28"/>
        </w:rPr>
        <w:t>астоящего Порядка информации, прошедшей контроль на её соответствие  показателям сводной бюджетной росписи и лимит</w:t>
      </w:r>
      <w:r>
        <w:rPr>
          <w:sz w:val="28"/>
          <w:szCs w:val="28"/>
        </w:rPr>
        <w:t>ам</w:t>
      </w:r>
      <w:r w:rsidRPr="00B702F0">
        <w:rPr>
          <w:sz w:val="28"/>
          <w:szCs w:val="28"/>
        </w:rPr>
        <w:t xml:space="preserve"> бюджетных обязательств с учетом фактически доведенных главным распорядителям </w:t>
      </w:r>
      <w:r w:rsidRPr="00D62634">
        <w:rPr>
          <w:sz w:val="28"/>
          <w:szCs w:val="28"/>
        </w:rPr>
        <w:t>предельных объемов оплаты денежных обязательств</w:t>
      </w:r>
      <w:r w:rsidRPr="00B702F0">
        <w:rPr>
          <w:sz w:val="28"/>
          <w:szCs w:val="28"/>
        </w:rPr>
        <w:t xml:space="preserve"> и не позднее, чем за </w:t>
      </w:r>
      <w:r>
        <w:rPr>
          <w:sz w:val="28"/>
          <w:szCs w:val="28"/>
        </w:rPr>
        <w:t>2</w:t>
      </w:r>
      <w:r w:rsidRPr="00BA280F">
        <w:rPr>
          <w:sz w:val="28"/>
          <w:szCs w:val="28"/>
        </w:rPr>
        <w:t xml:space="preserve"> рабочих дн</w:t>
      </w:r>
      <w:r>
        <w:rPr>
          <w:sz w:val="28"/>
          <w:szCs w:val="28"/>
        </w:rPr>
        <w:t>я</w:t>
      </w:r>
      <w:r w:rsidRPr="00BA280F">
        <w:rPr>
          <w:sz w:val="28"/>
          <w:szCs w:val="28"/>
        </w:rPr>
        <w:t xml:space="preserve"> месяца, предшествующего</w:t>
      </w:r>
      <w:r w:rsidRPr="00D07F60">
        <w:rPr>
          <w:sz w:val="28"/>
          <w:szCs w:val="28"/>
        </w:rPr>
        <w:t xml:space="preserve"> планируемому, направляется</w:t>
      </w:r>
      <w:r>
        <w:rPr>
          <w:sz w:val="28"/>
          <w:szCs w:val="28"/>
        </w:rPr>
        <w:t xml:space="preserve"> главе Администрации Алексеевского сельского поселения, для рассмотрения и согласования</w:t>
      </w:r>
      <w:r w:rsidRPr="00BA280F">
        <w:rPr>
          <w:sz w:val="28"/>
          <w:szCs w:val="28"/>
        </w:rPr>
        <w:t>.</w:t>
      </w:r>
    </w:p>
    <w:p w:rsidR="006D134E" w:rsidRPr="00D07F60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2.6</w:t>
      </w:r>
      <w:r w:rsidRPr="00BA280F">
        <w:rPr>
          <w:sz w:val="28"/>
          <w:szCs w:val="28"/>
        </w:rPr>
        <w:t xml:space="preserve">. </w:t>
      </w:r>
      <w:r>
        <w:rPr>
          <w:sz w:val="28"/>
          <w:szCs w:val="28"/>
        </w:rPr>
        <w:t>Согласование и подписание п</w:t>
      </w:r>
      <w:r w:rsidRPr="00BA280F">
        <w:rPr>
          <w:sz w:val="28"/>
          <w:szCs w:val="28"/>
        </w:rPr>
        <w:t>роект</w:t>
      </w:r>
      <w:r>
        <w:rPr>
          <w:sz w:val="28"/>
          <w:szCs w:val="28"/>
        </w:rPr>
        <w:t>а</w:t>
      </w:r>
      <w:r w:rsidRPr="00BA280F">
        <w:rPr>
          <w:sz w:val="28"/>
          <w:szCs w:val="28"/>
        </w:rPr>
        <w:t xml:space="preserve"> кассового плана </w:t>
      </w:r>
      <w:r>
        <w:rPr>
          <w:sz w:val="28"/>
          <w:szCs w:val="28"/>
        </w:rPr>
        <w:t>осуществляется главой Администрации Алексеевского сельского поселения</w:t>
      </w:r>
      <w:r w:rsidRPr="00BA280F">
        <w:rPr>
          <w:sz w:val="28"/>
          <w:szCs w:val="28"/>
        </w:rPr>
        <w:t>.</w:t>
      </w:r>
    </w:p>
    <w:p w:rsidR="006D134E" w:rsidRDefault="006D134E" w:rsidP="00941E2C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D07F60">
        <w:rPr>
          <w:sz w:val="28"/>
          <w:szCs w:val="28"/>
        </w:rPr>
        <w:t xml:space="preserve">2.6.1. </w:t>
      </w:r>
      <w:r>
        <w:rPr>
          <w:sz w:val="28"/>
          <w:szCs w:val="28"/>
        </w:rPr>
        <w:t>После согласования главой Администрации Алексеевского сельского поселения к</w:t>
      </w:r>
      <w:r w:rsidRPr="009F0639">
        <w:rPr>
          <w:sz w:val="28"/>
          <w:szCs w:val="28"/>
        </w:rPr>
        <w:t xml:space="preserve">ассовый план </w:t>
      </w:r>
      <w:r w:rsidRPr="00243B43">
        <w:rPr>
          <w:sz w:val="28"/>
          <w:szCs w:val="28"/>
        </w:rPr>
        <w:t>направля</w:t>
      </w:r>
      <w:r w:rsidRPr="00B61171">
        <w:rPr>
          <w:sz w:val="28"/>
          <w:szCs w:val="28"/>
        </w:rPr>
        <w:t>е</w:t>
      </w:r>
      <w:r w:rsidRPr="00243B43">
        <w:rPr>
          <w:sz w:val="28"/>
          <w:szCs w:val="28"/>
        </w:rPr>
        <w:t>т</w:t>
      </w:r>
      <w:r w:rsidRPr="00A120B1">
        <w:rPr>
          <w:sz w:val="28"/>
          <w:szCs w:val="28"/>
        </w:rPr>
        <w:t>ся</w:t>
      </w:r>
      <w:r>
        <w:rPr>
          <w:sz w:val="28"/>
          <w:szCs w:val="28"/>
        </w:rPr>
        <w:t xml:space="preserve"> в службу экономики и финансов </w:t>
      </w:r>
      <w:r w:rsidRPr="00243B43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его </w:t>
      </w:r>
      <w:r w:rsidRPr="00243B43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</w:t>
      </w:r>
      <w:r w:rsidRPr="00B61171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</w:t>
      </w:r>
      <w:r w:rsidRPr="00B61171">
        <w:rPr>
          <w:sz w:val="28"/>
          <w:szCs w:val="28"/>
        </w:rPr>
        <w:t xml:space="preserve">. </w:t>
      </w:r>
    </w:p>
    <w:p w:rsidR="006D134E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6D134E" w:rsidRDefault="006D134E" w:rsidP="00A93F3F">
      <w:pPr>
        <w:pStyle w:val="BodyTextIndent"/>
        <w:widowControl w:val="0"/>
        <w:tabs>
          <w:tab w:val="left" w:pos="0"/>
        </w:tabs>
        <w:spacing w:after="0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E322FE">
        <w:rPr>
          <w:b/>
          <w:sz w:val="28"/>
          <w:szCs w:val="28"/>
        </w:rPr>
        <w:t>.  Порядок ведения кассового плана</w:t>
      </w:r>
    </w:p>
    <w:p w:rsidR="006D134E" w:rsidRDefault="006D134E" w:rsidP="00A93F3F">
      <w:pPr>
        <w:pStyle w:val="BodyTextIndent"/>
        <w:widowControl w:val="0"/>
        <w:tabs>
          <w:tab w:val="left" w:pos="0"/>
        </w:tabs>
        <w:spacing w:after="0"/>
        <w:ind w:left="0" w:firstLine="567"/>
        <w:jc w:val="center"/>
        <w:rPr>
          <w:b/>
          <w:sz w:val="28"/>
          <w:szCs w:val="28"/>
        </w:rPr>
      </w:pPr>
    </w:p>
    <w:p w:rsidR="006D134E" w:rsidRPr="00C71204" w:rsidRDefault="006D134E" w:rsidP="00A93F3F">
      <w:pPr>
        <w:pStyle w:val="BodyTextIndent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C71204">
        <w:rPr>
          <w:sz w:val="28"/>
          <w:szCs w:val="28"/>
        </w:rPr>
        <w:t>. Внесение изменений в кассовый план осуществляется в следующем порядке.</w:t>
      </w:r>
    </w:p>
    <w:p w:rsidR="006D134E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C71204">
        <w:rPr>
          <w:sz w:val="28"/>
          <w:szCs w:val="28"/>
        </w:rPr>
        <w:t>1</w:t>
      </w:r>
      <w:r>
        <w:rPr>
          <w:sz w:val="28"/>
          <w:szCs w:val="28"/>
        </w:rPr>
        <w:t xml:space="preserve">.1. Главные </w:t>
      </w:r>
      <w:r w:rsidRPr="00C71204">
        <w:rPr>
          <w:sz w:val="28"/>
          <w:szCs w:val="28"/>
        </w:rPr>
        <w:t>распорядители (главные администраторы источников) направляют проекты изменения кассового плана по расходам (по источникам финансирования дефицита бюджета</w:t>
      </w:r>
      <w:r>
        <w:rPr>
          <w:sz w:val="28"/>
          <w:szCs w:val="28"/>
        </w:rPr>
        <w:t xml:space="preserve"> поселения</w:t>
      </w:r>
      <w:r w:rsidRPr="00C71204">
        <w:rPr>
          <w:sz w:val="28"/>
          <w:szCs w:val="28"/>
        </w:rPr>
        <w:t>) (далее – проект ИКП</w:t>
      </w:r>
      <w:r>
        <w:rPr>
          <w:sz w:val="28"/>
          <w:szCs w:val="28"/>
        </w:rPr>
        <w:t>):</w:t>
      </w:r>
    </w:p>
    <w:p w:rsidR="006D134E" w:rsidRPr="005E0459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A154E3">
        <w:rPr>
          <w:sz w:val="28"/>
          <w:szCs w:val="28"/>
        </w:rPr>
        <w:t>в части увеличения показателей кассового плана, в том числе в связи с уточнением ранее произведенных кассовых расходов, и перераспределения показателей кассового плана</w:t>
      </w:r>
      <w:r w:rsidRPr="005E0459">
        <w:rPr>
          <w:sz w:val="28"/>
          <w:szCs w:val="28"/>
        </w:rPr>
        <w:t>;</w:t>
      </w:r>
    </w:p>
    <w:p w:rsidR="006D134E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F5291A">
        <w:rPr>
          <w:sz w:val="28"/>
          <w:szCs w:val="28"/>
        </w:rPr>
        <w:t>в части уменьшения показателей кассового плана.</w:t>
      </w:r>
    </w:p>
    <w:p w:rsidR="006D134E" w:rsidRPr="00C71204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C71204">
        <w:rPr>
          <w:sz w:val="28"/>
          <w:szCs w:val="28"/>
        </w:rPr>
        <w:t xml:space="preserve">В первоочередном порядке рассматриваются проекты </w:t>
      </w:r>
      <w:r w:rsidRPr="00A154E3">
        <w:rPr>
          <w:sz w:val="28"/>
          <w:szCs w:val="28"/>
        </w:rPr>
        <w:t>ИКП на увеличение кассового плана</w:t>
      </w:r>
      <w:r>
        <w:rPr>
          <w:sz w:val="28"/>
          <w:szCs w:val="28"/>
        </w:rPr>
        <w:t xml:space="preserve"> </w:t>
      </w:r>
      <w:r w:rsidRPr="00C71204">
        <w:rPr>
          <w:sz w:val="28"/>
          <w:szCs w:val="28"/>
        </w:rPr>
        <w:t>в случае:</w:t>
      </w:r>
    </w:p>
    <w:p w:rsidR="006D134E" w:rsidRPr="00EA7236" w:rsidRDefault="006D134E" w:rsidP="00A93F3F">
      <w:pPr>
        <w:pStyle w:val="BodyTextIndent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необходимости оплаты денежных обязательств за счет средств резервного фонда</w:t>
      </w:r>
      <w:r>
        <w:rPr>
          <w:sz w:val="28"/>
          <w:szCs w:val="28"/>
        </w:rPr>
        <w:t>, не включенных в КП главного распорядителя</w:t>
      </w:r>
      <w:r w:rsidRPr="00EA7236">
        <w:rPr>
          <w:sz w:val="28"/>
          <w:szCs w:val="28"/>
        </w:rPr>
        <w:t>;</w:t>
      </w:r>
    </w:p>
    <w:p w:rsidR="006D134E" w:rsidRPr="00EA7236" w:rsidRDefault="006D134E" w:rsidP="00A93F3F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A7236">
        <w:rPr>
          <w:sz w:val="28"/>
          <w:szCs w:val="28"/>
        </w:rPr>
        <w:t>необходимости оплаты денежных обязательств за счет средств федерального</w:t>
      </w:r>
      <w:r>
        <w:rPr>
          <w:sz w:val="28"/>
          <w:szCs w:val="28"/>
        </w:rPr>
        <w:t xml:space="preserve">, областного и районного </w:t>
      </w:r>
      <w:r w:rsidRPr="00EA7236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EA7236">
        <w:rPr>
          <w:sz w:val="28"/>
          <w:szCs w:val="28"/>
        </w:rPr>
        <w:t xml:space="preserve">, внебюджетных фондов и софинансирования этих </w:t>
      </w:r>
      <w:r>
        <w:rPr>
          <w:sz w:val="28"/>
          <w:szCs w:val="28"/>
        </w:rPr>
        <w:t>обязательств за счет средств</w:t>
      </w:r>
      <w:r w:rsidRPr="00EA723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поселения, не включенных в КП главного распорядителя</w:t>
      </w:r>
      <w:r w:rsidRPr="00EA7236">
        <w:rPr>
          <w:sz w:val="28"/>
          <w:szCs w:val="28"/>
        </w:rPr>
        <w:t>;</w:t>
      </w:r>
    </w:p>
    <w:p w:rsidR="006D134E" w:rsidRPr="00EA7236" w:rsidRDefault="006D134E" w:rsidP="00A93F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 xml:space="preserve">необходимости исполнения судебных актов по искам к </w:t>
      </w:r>
      <w:r>
        <w:rPr>
          <w:sz w:val="28"/>
          <w:szCs w:val="28"/>
        </w:rPr>
        <w:t>Алексеевскому сельскому поселению</w:t>
      </w:r>
      <w:r w:rsidRPr="00EA7236">
        <w:rPr>
          <w:sz w:val="28"/>
          <w:szCs w:val="28"/>
        </w:rPr>
        <w:t xml:space="preserve"> о возмещении вреда, причиненного незаконными действиями (бездействием) </w:t>
      </w:r>
      <w:r>
        <w:rPr>
          <w:sz w:val="28"/>
          <w:szCs w:val="28"/>
        </w:rPr>
        <w:t xml:space="preserve">муниципального </w:t>
      </w:r>
      <w:r w:rsidRPr="00EA7236">
        <w:rPr>
          <w:sz w:val="28"/>
          <w:szCs w:val="28"/>
        </w:rPr>
        <w:t>орган</w:t>
      </w:r>
      <w:r>
        <w:rPr>
          <w:sz w:val="28"/>
          <w:szCs w:val="28"/>
        </w:rPr>
        <w:t>а Алексеевского сельского поселения</w:t>
      </w:r>
      <w:r w:rsidRPr="00EA7236">
        <w:rPr>
          <w:sz w:val="28"/>
          <w:szCs w:val="28"/>
        </w:rPr>
        <w:t xml:space="preserve"> или должностных лиц;</w:t>
      </w:r>
    </w:p>
    <w:p w:rsidR="006D134E" w:rsidRPr="00EA7236" w:rsidRDefault="006D134E" w:rsidP="00A93F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необходимости исполнения судебных актов, предусматривающих обращени</w:t>
      </w:r>
      <w:r>
        <w:rPr>
          <w:sz w:val="28"/>
          <w:szCs w:val="28"/>
        </w:rPr>
        <w:t>е</w:t>
      </w:r>
      <w:r w:rsidRPr="00EA7236">
        <w:rPr>
          <w:sz w:val="28"/>
          <w:szCs w:val="28"/>
        </w:rPr>
        <w:t xml:space="preserve"> взыскания на средства бюджета </w:t>
      </w:r>
      <w:r>
        <w:rPr>
          <w:sz w:val="28"/>
          <w:szCs w:val="28"/>
        </w:rPr>
        <w:t xml:space="preserve">поселения </w:t>
      </w:r>
      <w:r w:rsidRPr="00EA7236">
        <w:rPr>
          <w:sz w:val="28"/>
          <w:szCs w:val="28"/>
        </w:rPr>
        <w:t xml:space="preserve">по денежным обязательствам </w:t>
      </w:r>
      <w:r>
        <w:rPr>
          <w:sz w:val="28"/>
          <w:szCs w:val="28"/>
        </w:rPr>
        <w:t>бюджетных учреждений Алексеевского сельского поселения</w:t>
      </w:r>
      <w:r w:rsidRPr="00EA7236">
        <w:rPr>
          <w:sz w:val="28"/>
          <w:szCs w:val="28"/>
        </w:rPr>
        <w:t>;</w:t>
      </w:r>
    </w:p>
    <w:p w:rsidR="006D134E" w:rsidRPr="00EA7236" w:rsidRDefault="006D134E" w:rsidP="00A93F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поступления документов на взыскание средств в результате применения мер юридической ответственности;</w:t>
      </w:r>
    </w:p>
    <w:p w:rsidR="006D134E" w:rsidRPr="00EA7236" w:rsidRDefault="006D134E" w:rsidP="00A93F3F">
      <w:pPr>
        <w:pStyle w:val="BodyTextIndent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необходимости дополнительных расходов по оплате труда и уплате налогов;</w:t>
      </w:r>
    </w:p>
    <w:p w:rsidR="006D134E" w:rsidRDefault="006D134E" w:rsidP="005F4ED7">
      <w:pPr>
        <w:pStyle w:val="BodyTextIndent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EA7236">
        <w:rPr>
          <w:sz w:val="28"/>
          <w:szCs w:val="28"/>
        </w:rPr>
        <w:t>непредвиденных командировочных расходов</w:t>
      </w:r>
      <w:r>
        <w:rPr>
          <w:sz w:val="28"/>
          <w:szCs w:val="28"/>
        </w:rPr>
        <w:t>.</w:t>
      </w:r>
    </w:p>
    <w:p w:rsidR="006D134E" w:rsidRPr="00BE7BD7" w:rsidRDefault="006D134E" w:rsidP="005F4ED7">
      <w:pPr>
        <w:pStyle w:val="BodyTextIndent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BE7BD7">
        <w:rPr>
          <w:sz w:val="28"/>
          <w:szCs w:val="28"/>
        </w:rPr>
        <w:t>Проекты ИКП по другим направлениям расходов рассматриваются при наличии источн</w:t>
      </w:r>
      <w:r>
        <w:rPr>
          <w:sz w:val="28"/>
          <w:szCs w:val="28"/>
        </w:rPr>
        <w:t xml:space="preserve">ика увеличения кассового плана </w:t>
      </w:r>
      <w:r w:rsidRPr="00BE7BD7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</w:t>
      </w:r>
      <w:r w:rsidRPr="00BE7BD7">
        <w:rPr>
          <w:sz w:val="28"/>
          <w:szCs w:val="28"/>
        </w:rPr>
        <w:t>.</w:t>
      </w:r>
    </w:p>
    <w:p w:rsidR="006D134E" w:rsidRPr="00AE1E4D" w:rsidRDefault="006D134E" w:rsidP="00A93F3F">
      <w:pPr>
        <w:pStyle w:val="BodyTextIndent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AE1E4D">
        <w:rPr>
          <w:sz w:val="28"/>
          <w:szCs w:val="28"/>
        </w:rPr>
        <w:t>В целях исключения случаев необоснованного увеличения показателей кассового плана при наличии необходимости увеличения показателей кассового плана главный распорядитель осуществляет анализ показателей кассового плана в целях определения возможности перераспределения показателей утвержденного кассового плана.</w:t>
      </w:r>
    </w:p>
    <w:p w:rsidR="006D134E" w:rsidRDefault="006D134E" w:rsidP="00A93F3F">
      <w:pPr>
        <w:pStyle w:val="BodyTextIndent"/>
        <w:widowControl w:val="0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E92AD6">
        <w:rPr>
          <w:sz w:val="28"/>
          <w:szCs w:val="28"/>
        </w:rPr>
        <w:t>.2</w:t>
      </w:r>
      <w:r w:rsidRPr="00E21D6B">
        <w:rPr>
          <w:sz w:val="28"/>
          <w:szCs w:val="28"/>
        </w:rPr>
        <w:t>.</w:t>
      </w:r>
      <w:r w:rsidRPr="00E92AD6">
        <w:rPr>
          <w:sz w:val="28"/>
          <w:szCs w:val="28"/>
        </w:rPr>
        <w:t>Проект</w:t>
      </w:r>
      <w:r>
        <w:rPr>
          <w:sz w:val="28"/>
          <w:szCs w:val="28"/>
        </w:rPr>
        <w:t>ы</w:t>
      </w:r>
      <w:r w:rsidRPr="00E92AD6">
        <w:rPr>
          <w:sz w:val="28"/>
          <w:szCs w:val="28"/>
        </w:rPr>
        <w:t xml:space="preserve"> ИКП в части увеличения </w:t>
      </w:r>
      <w:r>
        <w:rPr>
          <w:sz w:val="28"/>
          <w:szCs w:val="28"/>
        </w:rPr>
        <w:t xml:space="preserve">и перераспределения </w:t>
      </w:r>
      <w:r w:rsidRPr="00E92AD6">
        <w:rPr>
          <w:sz w:val="28"/>
          <w:szCs w:val="28"/>
        </w:rPr>
        <w:t>показателей кассового</w:t>
      </w:r>
      <w:r>
        <w:rPr>
          <w:sz w:val="28"/>
          <w:szCs w:val="28"/>
        </w:rPr>
        <w:t xml:space="preserve"> плана текущего месяца направляю</w:t>
      </w:r>
      <w:r w:rsidRPr="00E92AD6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в службу экономики и финансов с </w:t>
      </w:r>
      <w:r w:rsidRPr="00501612">
        <w:rPr>
          <w:sz w:val="28"/>
          <w:szCs w:val="28"/>
        </w:rPr>
        <w:t xml:space="preserve">указанием в поле «Основание» обоснования </w:t>
      </w:r>
      <w:r>
        <w:rPr>
          <w:sz w:val="28"/>
          <w:szCs w:val="28"/>
        </w:rPr>
        <w:t xml:space="preserve">причин </w:t>
      </w:r>
      <w:r w:rsidRPr="00501612">
        <w:rPr>
          <w:sz w:val="28"/>
          <w:szCs w:val="28"/>
        </w:rPr>
        <w:t>увеличения (перераспределения) кассового плана и предмета расхода.</w:t>
      </w:r>
    </w:p>
    <w:p w:rsidR="006D134E" w:rsidRPr="008F7763" w:rsidRDefault="006D134E" w:rsidP="00A93F3F">
      <w:pPr>
        <w:pStyle w:val="BodyTextIndent"/>
        <w:widowControl w:val="0"/>
        <w:tabs>
          <w:tab w:val="left" w:pos="0"/>
        </w:tabs>
        <w:spacing w:after="0"/>
        <w:ind w:left="0" w:firstLine="567"/>
        <w:jc w:val="both"/>
        <w:rPr>
          <w:strike/>
          <w:sz w:val="28"/>
          <w:szCs w:val="28"/>
        </w:rPr>
      </w:pPr>
      <w:r w:rsidRPr="008F7763">
        <w:rPr>
          <w:sz w:val="28"/>
          <w:szCs w:val="28"/>
        </w:rPr>
        <w:t>Дата начала действия, указанная в проекте ИКП по бланкам расходов типа «смета», должна совпадать с датой начала действия сводного документа.</w:t>
      </w:r>
    </w:p>
    <w:p w:rsidR="006D134E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322FE">
        <w:rPr>
          <w:sz w:val="28"/>
          <w:szCs w:val="28"/>
        </w:rPr>
        <w:t>1.</w:t>
      </w:r>
      <w:r w:rsidRPr="00E92AD6">
        <w:rPr>
          <w:sz w:val="28"/>
          <w:szCs w:val="28"/>
        </w:rPr>
        <w:t>3</w:t>
      </w:r>
      <w:r w:rsidRPr="00E322FE">
        <w:rPr>
          <w:sz w:val="28"/>
          <w:szCs w:val="28"/>
        </w:rPr>
        <w:t>.</w:t>
      </w:r>
      <w:r>
        <w:rPr>
          <w:sz w:val="28"/>
          <w:szCs w:val="28"/>
        </w:rPr>
        <w:t xml:space="preserve">Начальник службы экономики финансов </w:t>
      </w:r>
      <w:r w:rsidRPr="00F27532">
        <w:rPr>
          <w:sz w:val="28"/>
          <w:szCs w:val="28"/>
        </w:rPr>
        <w:t xml:space="preserve">не позднее следующего  рабочего дня после дня представления проектов ИКП осуществляет </w:t>
      </w:r>
      <w:r>
        <w:rPr>
          <w:sz w:val="28"/>
          <w:szCs w:val="28"/>
        </w:rPr>
        <w:t>их</w:t>
      </w:r>
      <w:r w:rsidRPr="00F27532">
        <w:rPr>
          <w:sz w:val="28"/>
          <w:szCs w:val="28"/>
        </w:rPr>
        <w:t xml:space="preserve"> проверку на правильность заполнения полей с учетом </w:t>
      </w:r>
      <w:r>
        <w:rPr>
          <w:sz w:val="28"/>
          <w:szCs w:val="28"/>
        </w:rPr>
        <w:t>условий</w:t>
      </w:r>
      <w:r w:rsidRPr="00F27532">
        <w:rPr>
          <w:sz w:val="28"/>
          <w:szCs w:val="28"/>
        </w:rPr>
        <w:t>, установленн</w:t>
      </w:r>
      <w:r>
        <w:rPr>
          <w:sz w:val="28"/>
          <w:szCs w:val="28"/>
        </w:rPr>
        <w:t>ых</w:t>
      </w:r>
      <w:r w:rsidRPr="00F27532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унктом </w:t>
      </w:r>
      <w:r w:rsidRPr="00F27532">
        <w:rPr>
          <w:sz w:val="28"/>
          <w:szCs w:val="28"/>
        </w:rPr>
        <w:t>3.1.2 настоящего порядка</w:t>
      </w:r>
      <w:r>
        <w:rPr>
          <w:sz w:val="28"/>
          <w:szCs w:val="28"/>
        </w:rPr>
        <w:t>.</w:t>
      </w:r>
    </w:p>
    <w:p w:rsidR="006D134E" w:rsidRPr="0020346C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 службы экономики и финансов</w:t>
      </w:r>
      <w:r w:rsidRPr="0038464A">
        <w:rPr>
          <w:sz w:val="28"/>
          <w:szCs w:val="28"/>
        </w:rPr>
        <w:t xml:space="preserve"> самостоятельно возвраща</w:t>
      </w:r>
      <w:r w:rsidRPr="0020346C">
        <w:rPr>
          <w:sz w:val="28"/>
          <w:szCs w:val="28"/>
        </w:rPr>
        <w:t>е</w:t>
      </w:r>
      <w:r w:rsidRPr="0038464A">
        <w:rPr>
          <w:sz w:val="28"/>
          <w:szCs w:val="28"/>
        </w:rPr>
        <w:t>т не прошедшие проверку проекты ИКП на доработку главному распорядителю либо отказыва</w:t>
      </w:r>
      <w:r w:rsidRPr="0020346C">
        <w:rPr>
          <w:sz w:val="28"/>
          <w:szCs w:val="28"/>
        </w:rPr>
        <w:t xml:space="preserve">ет </w:t>
      </w:r>
      <w:r w:rsidRPr="0038464A">
        <w:rPr>
          <w:sz w:val="28"/>
          <w:szCs w:val="28"/>
        </w:rPr>
        <w:t>(без возможности корректировки) с указанием</w:t>
      </w:r>
      <w:r>
        <w:rPr>
          <w:sz w:val="28"/>
          <w:szCs w:val="28"/>
        </w:rPr>
        <w:t xml:space="preserve"> </w:t>
      </w:r>
      <w:r w:rsidRPr="00A34CD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8464A">
        <w:rPr>
          <w:sz w:val="28"/>
          <w:szCs w:val="28"/>
        </w:rPr>
        <w:t>поле «</w:t>
      </w:r>
      <w:r w:rsidRPr="0020346C">
        <w:rPr>
          <w:sz w:val="28"/>
          <w:szCs w:val="28"/>
        </w:rPr>
        <w:t>Комментарий</w:t>
      </w:r>
      <w:r w:rsidRPr="0038464A">
        <w:rPr>
          <w:sz w:val="28"/>
          <w:szCs w:val="28"/>
        </w:rPr>
        <w:t>» причины возврата либо отказа</w:t>
      </w:r>
      <w:r w:rsidRPr="00975955">
        <w:rPr>
          <w:i/>
          <w:sz w:val="28"/>
          <w:szCs w:val="28"/>
        </w:rPr>
        <w:t>.</w:t>
      </w:r>
    </w:p>
    <w:p w:rsidR="006D134E" w:rsidRPr="00EA3B4E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3.1.4. </w:t>
      </w:r>
      <w:r w:rsidRPr="00EA3B4E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>службы экономики и финансов</w:t>
      </w:r>
      <w:r w:rsidRPr="00EA3B4E">
        <w:rPr>
          <w:sz w:val="28"/>
          <w:szCs w:val="28"/>
        </w:rPr>
        <w:t>:</w:t>
      </w:r>
    </w:p>
    <w:p w:rsidR="006D134E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CD4BFD">
        <w:rPr>
          <w:sz w:val="28"/>
          <w:szCs w:val="28"/>
        </w:rPr>
        <w:t xml:space="preserve">направляет прошедшие проверку проекты ИКП в части увеличения и перераспределения показателей кассового плана текущего месяца </w:t>
      </w:r>
      <w:r>
        <w:rPr>
          <w:sz w:val="28"/>
          <w:szCs w:val="28"/>
        </w:rPr>
        <w:t xml:space="preserve">главе Администрации Алексеевского сельского поселения </w:t>
      </w:r>
      <w:r w:rsidRPr="00CD4BFD">
        <w:rPr>
          <w:sz w:val="28"/>
          <w:szCs w:val="28"/>
        </w:rPr>
        <w:t xml:space="preserve"> на подписание</w:t>
      </w:r>
      <w:r w:rsidRPr="00EF4611">
        <w:rPr>
          <w:sz w:val="28"/>
          <w:szCs w:val="28"/>
        </w:rPr>
        <w:t>;</w:t>
      </w:r>
    </w:p>
    <w:p w:rsidR="006D134E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согласовывает</w:t>
      </w:r>
      <w:r w:rsidRPr="00EA3B4E">
        <w:rPr>
          <w:sz w:val="28"/>
          <w:szCs w:val="28"/>
        </w:rPr>
        <w:t xml:space="preserve"> проекты ИКП в части уменьшения показателей </w:t>
      </w:r>
      <w:r>
        <w:rPr>
          <w:sz w:val="28"/>
          <w:szCs w:val="28"/>
        </w:rPr>
        <w:t>кассового плана текущего месяца;</w:t>
      </w:r>
    </w:p>
    <w:p w:rsidR="006D134E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отказывает </w:t>
      </w:r>
      <w:r w:rsidRPr="0038464A">
        <w:rPr>
          <w:sz w:val="28"/>
          <w:szCs w:val="28"/>
        </w:rPr>
        <w:t xml:space="preserve">не прошедшие проверку проекты ИКП </w:t>
      </w:r>
      <w:r w:rsidRPr="00EA3B4E">
        <w:rPr>
          <w:sz w:val="28"/>
          <w:szCs w:val="28"/>
        </w:rPr>
        <w:t xml:space="preserve">в части уменьшения показателей </w:t>
      </w:r>
      <w:r>
        <w:rPr>
          <w:sz w:val="28"/>
          <w:szCs w:val="28"/>
        </w:rPr>
        <w:t xml:space="preserve">кассового плана </w:t>
      </w:r>
      <w:r w:rsidRPr="0038464A">
        <w:rPr>
          <w:sz w:val="28"/>
          <w:szCs w:val="28"/>
        </w:rPr>
        <w:t>с указанием</w:t>
      </w:r>
      <w:r>
        <w:rPr>
          <w:sz w:val="28"/>
          <w:szCs w:val="28"/>
        </w:rPr>
        <w:t xml:space="preserve"> </w:t>
      </w:r>
      <w:r w:rsidRPr="00A34CD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8464A">
        <w:rPr>
          <w:sz w:val="28"/>
          <w:szCs w:val="28"/>
        </w:rPr>
        <w:t>поле «</w:t>
      </w:r>
      <w:r w:rsidRPr="0020346C">
        <w:rPr>
          <w:sz w:val="28"/>
          <w:szCs w:val="28"/>
        </w:rPr>
        <w:t>Комментарий</w:t>
      </w:r>
      <w:r w:rsidRPr="0038464A">
        <w:rPr>
          <w:sz w:val="28"/>
          <w:szCs w:val="28"/>
        </w:rPr>
        <w:t>» причины отказа</w:t>
      </w:r>
      <w:r w:rsidRPr="00975955">
        <w:rPr>
          <w:i/>
          <w:sz w:val="28"/>
          <w:szCs w:val="28"/>
        </w:rPr>
        <w:t>.</w:t>
      </w:r>
    </w:p>
    <w:p w:rsidR="006D134E" w:rsidRPr="00AE1E4D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396B5D">
        <w:rPr>
          <w:sz w:val="28"/>
          <w:szCs w:val="28"/>
        </w:rPr>
        <w:t>В случае недостаточности  источника обеспечения увеличения кассового плана</w:t>
      </w:r>
      <w:r>
        <w:rPr>
          <w:sz w:val="28"/>
          <w:szCs w:val="28"/>
        </w:rPr>
        <w:t>, главный бухгалтер</w:t>
      </w:r>
      <w:r w:rsidRPr="00396B5D">
        <w:rPr>
          <w:sz w:val="28"/>
          <w:szCs w:val="28"/>
        </w:rPr>
        <w:t xml:space="preserve"> формирует перечень проектов ИКП для </w:t>
      </w:r>
      <w:r w:rsidRPr="00AE1E4D">
        <w:rPr>
          <w:sz w:val="28"/>
          <w:szCs w:val="28"/>
        </w:rPr>
        <w:t xml:space="preserve">согласования </w:t>
      </w:r>
      <w:r>
        <w:rPr>
          <w:sz w:val="28"/>
          <w:szCs w:val="28"/>
        </w:rPr>
        <w:t>главой Администрации Алексеевского сельского поселения</w:t>
      </w:r>
      <w:r w:rsidRPr="00AE1E4D">
        <w:rPr>
          <w:sz w:val="28"/>
          <w:szCs w:val="28"/>
        </w:rPr>
        <w:t xml:space="preserve"> увеличения кассового плана с учетом очередности платежей.</w:t>
      </w:r>
    </w:p>
    <w:p w:rsidR="006D134E" w:rsidRPr="000B18D4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A72A42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EB5378">
        <w:rPr>
          <w:sz w:val="28"/>
          <w:szCs w:val="28"/>
        </w:rPr>
        <w:t>.</w:t>
      </w:r>
      <w:r w:rsidRPr="00A72A42">
        <w:rPr>
          <w:sz w:val="28"/>
          <w:szCs w:val="28"/>
        </w:rPr>
        <w:t xml:space="preserve">Внесение изменений в кассовый план в части безвозмездных поступлений от других бюджетов бюджетной системы Российской Федерации, от </w:t>
      </w:r>
      <w:r w:rsidRPr="00AD7341">
        <w:rPr>
          <w:sz w:val="28"/>
          <w:szCs w:val="28"/>
        </w:rPr>
        <w:t xml:space="preserve"> государственных (муниципальных) организаций</w:t>
      </w:r>
      <w:r>
        <w:rPr>
          <w:sz w:val="28"/>
          <w:szCs w:val="28"/>
        </w:rPr>
        <w:t xml:space="preserve"> </w:t>
      </w:r>
      <w:r w:rsidRPr="00A72A42">
        <w:rPr>
          <w:sz w:val="28"/>
          <w:szCs w:val="28"/>
        </w:rPr>
        <w:t>(далее – целевые</w:t>
      </w:r>
      <w:r>
        <w:rPr>
          <w:sz w:val="28"/>
          <w:szCs w:val="28"/>
        </w:rPr>
        <w:t xml:space="preserve"> </w:t>
      </w:r>
      <w:r w:rsidRPr="00A72A42">
        <w:rPr>
          <w:sz w:val="28"/>
          <w:szCs w:val="28"/>
        </w:rPr>
        <w:t>средства) осуществляется на основании проектов ИКП главных распорядителей</w:t>
      </w:r>
      <w:r>
        <w:rPr>
          <w:sz w:val="28"/>
          <w:szCs w:val="28"/>
        </w:rPr>
        <w:t xml:space="preserve"> </w:t>
      </w:r>
      <w:r w:rsidRPr="00A72A42">
        <w:rPr>
          <w:sz w:val="28"/>
          <w:szCs w:val="28"/>
        </w:rPr>
        <w:t>в пределах фактического поступления целевых средств</w:t>
      </w:r>
      <w:r>
        <w:rPr>
          <w:sz w:val="28"/>
          <w:szCs w:val="28"/>
        </w:rPr>
        <w:t xml:space="preserve"> </w:t>
      </w:r>
      <w:r w:rsidRPr="00EB5378">
        <w:rPr>
          <w:sz w:val="28"/>
          <w:szCs w:val="28"/>
        </w:rPr>
        <w:t>или в пределах неиспользованных лимитов бюджетных обязательств</w:t>
      </w:r>
      <w:r>
        <w:rPr>
          <w:sz w:val="28"/>
          <w:szCs w:val="28"/>
        </w:rPr>
        <w:t xml:space="preserve">, </w:t>
      </w:r>
      <w:r w:rsidRPr="00AE1E4D">
        <w:rPr>
          <w:sz w:val="28"/>
          <w:szCs w:val="28"/>
        </w:rPr>
        <w:t>бюджетных обязательств и предельных объемов финансирования, отраженных на лицевых счетах по переданным полномочиям получателей бюджетных средств</w:t>
      </w:r>
      <w:r w:rsidRPr="00EB5378">
        <w:rPr>
          <w:sz w:val="28"/>
          <w:szCs w:val="28"/>
        </w:rPr>
        <w:t>.</w:t>
      </w:r>
    </w:p>
    <w:p w:rsidR="006D134E" w:rsidRPr="00BA280F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BA280F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BA280F">
        <w:rPr>
          <w:sz w:val="28"/>
          <w:szCs w:val="28"/>
        </w:rPr>
        <w:t xml:space="preserve">. В случае если главным распорядителем (главным администратором источников) является </w:t>
      </w:r>
      <w:r>
        <w:rPr>
          <w:sz w:val="28"/>
          <w:szCs w:val="28"/>
        </w:rPr>
        <w:t>Администрация Алексеевского сельского поселения</w:t>
      </w:r>
      <w:r w:rsidRPr="00BA280F">
        <w:rPr>
          <w:sz w:val="28"/>
          <w:szCs w:val="28"/>
        </w:rPr>
        <w:t xml:space="preserve">, </w:t>
      </w:r>
      <w:r>
        <w:rPr>
          <w:sz w:val="28"/>
          <w:szCs w:val="28"/>
        </w:rPr>
        <w:t>проект ИКП в порядке, установленном пунктом 3.1 настоящего Порядка, формирует главный бухгалтер.</w:t>
      </w:r>
    </w:p>
    <w:p w:rsidR="006D134E" w:rsidRDefault="006D134E" w:rsidP="00A93F3F">
      <w:pPr>
        <w:pStyle w:val="BodyTextIndent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EB5378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EB5378">
        <w:rPr>
          <w:sz w:val="28"/>
          <w:szCs w:val="28"/>
        </w:rPr>
        <w:t xml:space="preserve">. Внесение изменений в кассовый план </w:t>
      </w:r>
      <w:r>
        <w:rPr>
          <w:sz w:val="28"/>
          <w:szCs w:val="28"/>
        </w:rPr>
        <w:t xml:space="preserve">текущего месяца </w:t>
      </w:r>
      <w:r w:rsidRPr="00EB5378">
        <w:rPr>
          <w:sz w:val="28"/>
          <w:szCs w:val="28"/>
        </w:rPr>
        <w:t xml:space="preserve">завершается за </w:t>
      </w:r>
      <w:r w:rsidRPr="00AE1E4D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EB5378">
        <w:rPr>
          <w:sz w:val="28"/>
          <w:szCs w:val="28"/>
        </w:rPr>
        <w:t>рабочих дн</w:t>
      </w:r>
      <w:r>
        <w:rPr>
          <w:sz w:val="28"/>
          <w:szCs w:val="28"/>
        </w:rPr>
        <w:t>я</w:t>
      </w:r>
      <w:r w:rsidRPr="00EB5378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конца текущего месяца.</w:t>
      </w:r>
    </w:p>
    <w:p w:rsidR="006D134E" w:rsidRDefault="006D134E" w:rsidP="00D816CA">
      <w:pPr>
        <w:pStyle w:val="BodyTextIndent"/>
        <w:tabs>
          <w:tab w:val="left" w:pos="0"/>
        </w:tabs>
        <w:spacing w:after="0"/>
        <w:ind w:left="0" w:firstLine="567"/>
        <w:jc w:val="both"/>
        <w:rPr>
          <w:b/>
          <w:sz w:val="28"/>
          <w:szCs w:val="28"/>
        </w:rPr>
      </w:pPr>
      <w:r w:rsidRPr="00EA3B4E">
        <w:rPr>
          <w:sz w:val="28"/>
          <w:szCs w:val="28"/>
        </w:rPr>
        <w:t xml:space="preserve">При наличии неиспользованных остатков кассового плана текущего месяца главные распорядители </w:t>
      </w:r>
      <w:r w:rsidRPr="00B1580F">
        <w:rPr>
          <w:sz w:val="28"/>
          <w:szCs w:val="28"/>
        </w:rPr>
        <w:t>не позднее третьего рабочего дня предстоящего месяца</w:t>
      </w:r>
      <w:r>
        <w:rPr>
          <w:sz w:val="28"/>
          <w:szCs w:val="28"/>
        </w:rPr>
        <w:t xml:space="preserve"> формируют проект ИКП на уменьшение кассового плана </w:t>
      </w:r>
      <w:r w:rsidRPr="00B1580F">
        <w:rPr>
          <w:sz w:val="28"/>
          <w:szCs w:val="28"/>
        </w:rPr>
        <w:t xml:space="preserve">на сумму неиспользованных остатков с указанием </w:t>
      </w:r>
      <w:r>
        <w:rPr>
          <w:sz w:val="28"/>
          <w:szCs w:val="28"/>
        </w:rPr>
        <w:t xml:space="preserve">даты </w:t>
      </w:r>
      <w:r w:rsidRPr="00B1580F">
        <w:rPr>
          <w:sz w:val="28"/>
          <w:szCs w:val="28"/>
        </w:rPr>
        <w:t>последнего рабочего дня текущего месяца</w:t>
      </w:r>
      <w:r>
        <w:rPr>
          <w:sz w:val="28"/>
          <w:szCs w:val="28"/>
        </w:rPr>
        <w:t xml:space="preserve"> в полях </w:t>
      </w:r>
      <w:r w:rsidRPr="00B1580F">
        <w:rPr>
          <w:sz w:val="28"/>
          <w:szCs w:val="28"/>
        </w:rPr>
        <w:t>«</w:t>
      </w:r>
      <w:r>
        <w:rPr>
          <w:sz w:val="28"/>
          <w:szCs w:val="28"/>
        </w:rPr>
        <w:t>Дата</w:t>
      </w:r>
      <w:r w:rsidRPr="00B1580F">
        <w:rPr>
          <w:sz w:val="28"/>
          <w:szCs w:val="28"/>
        </w:rPr>
        <w:t>»</w:t>
      </w:r>
      <w:r>
        <w:rPr>
          <w:sz w:val="28"/>
          <w:szCs w:val="28"/>
        </w:rPr>
        <w:t xml:space="preserve"> и  </w:t>
      </w:r>
      <w:r w:rsidRPr="00B1580F">
        <w:rPr>
          <w:sz w:val="28"/>
          <w:szCs w:val="28"/>
        </w:rPr>
        <w:t>«Начало действия» проекта ИКП.</w:t>
      </w:r>
    </w:p>
    <w:sectPr w:rsidR="006D134E" w:rsidSect="00316A21">
      <w:footerReference w:type="even" r:id="rId8"/>
      <w:footerReference w:type="default" r:id="rId9"/>
      <w:footerReference w:type="first" r:id="rId10"/>
      <w:pgSz w:w="11906" w:h="16838"/>
      <w:pgMar w:top="567" w:right="567" w:bottom="567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34E" w:rsidRDefault="006D134E">
      <w:r>
        <w:separator/>
      </w:r>
    </w:p>
  </w:endnote>
  <w:endnote w:type="continuationSeparator" w:id="1">
    <w:p w:rsidR="006D134E" w:rsidRDefault="006D1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34E" w:rsidRDefault="006D134E" w:rsidP="00792C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:rsidR="006D134E" w:rsidRDefault="006D134E" w:rsidP="00792C6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34E" w:rsidRDefault="006D134E">
    <w:pPr>
      <w:pStyle w:val="Footer"/>
      <w:jc w:val="right"/>
    </w:pPr>
    <w:fldSimple w:instr=" PAGE   \* MERGEFORMAT ">
      <w:r>
        <w:rPr>
          <w:noProof/>
        </w:rPr>
        <w:t>7</w:t>
      </w:r>
    </w:fldSimple>
  </w:p>
  <w:p w:rsidR="006D134E" w:rsidRDefault="006D134E" w:rsidP="00792C6D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34E" w:rsidRDefault="006D134E">
    <w:pPr>
      <w:pStyle w:val="Footer"/>
      <w:jc w:val="right"/>
    </w:pPr>
  </w:p>
  <w:p w:rsidR="006D134E" w:rsidRDefault="006D13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34E" w:rsidRDefault="006D134E">
      <w:r>
        <w:separator/>
      </w:r>
    </w:p>
  </w:footnote>
  <w:footnote w:type="continuationSeparator" w:id="1">
    <w:p w:rsidR="006D134E" w:rsidRDefault="006D13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6200"/>
    <w:multiLevelType w:val="hybridMultilevel"/>
    <w:tmpl w:val="8520B816"/>
    <w:lvl w:ilvl="0" w:tplc="58B0F27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7B259EB"/>
    <w:multiLevelType w:val="hybridMultilevel"/>
    <w:tmpl w:val="52087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B25200"/>
    <w:multiLevelType w:val="hybridMultilevel"/>
    <w:tmpl w:val="08CCCBBE"/>
    <w:lvl w:ilvl="0" w:tplc="1E3407B4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70ED7BFE"/>
    <w:multiLevelType w:val="hybridMultilevel"/>
    <w:tmpl w:val="6A583C1C"/>
    <w:lvl w:ilvl="0" w:tplc="D158B8E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286"/>
    <w:rsid w:val="0000255D"/>
    <w:rsid w:val="0000332C"/>
    <w:rsid w:val="00003524"/>
    <w:rsid w:val="00004088"/>
    <w:rsid w:val="0001027A"/>
    <w:rsid w:val="00011D13"/>
    <w:rsid w:val="00011FC6"/>
    <w:rsid w:val="00012E1B"/>
    <w:rsid w:val="00014B96"/>
    <w:rsid w:val="00017290"/>
    <w:rsid w:val="000217E1"/>
    <w:rsid w:val="00021AC7"/>
    <w:rsid w:val="00021C41"/>
    <w:rsid w:val="000226DD"/>
    <w:rsid w:val="00022BD8"/>
    <w:rsid w:val="00024E66"/>
    <w:rsid w:val="00025011"/>
    <w:rsid w:val="00026070"/>
    <w:rsid w:val="000274E2"/>
    <w:rsid w:val="0003283A"/>
    <w:rsid w:val="00032F7F"/>
    <w:rsid w:val="00033150"/>
    <w:rsid w:val="000345DD"/>
    <w:rsid w:val="00035052"/>
    <w:rsid w:val="00036806"/>
    <w:rsid w:val="00037FE0"/>
    <w:rsid w:val="00042337"/>
    <w:rsid w:val="00043BDE"/>
    <w:rsid w:val="000452C9"/>
    <w:rsid w:val="000461C7"/>
    <w:rsid w:val="00046EA8"/>
    <w:rsid w:val="00047878"/>
    <w:rsid w:val="0005308D"/>
    <w:rsid w:val="00055BFD"/>
    <w:rsid w:val="000616A3"/>
    <w:rsid w:val="0006353F"/>
    <w:rsid w:val="00064A28"/>
    <w:rsid w:val="00066DCA"/>
    <w:rsid w:val="00066F84"/>
    <w:rsid w:val="0007024A"/>
    <w:rsid w:val="000737CD"/>
    <w:rsid w:val="0007389A"/>
    <w:rsid w:val="00073D86"/>
    <w:rsid w:val="00074F24"/>
    <w:rsid w:val="00075013"/>
    <w:rsid w:val="0008009F"/>
    <w:rsid w:val="0008207B"/>
    <w:rsid w:val="00084D60"/>
    <w:rsid w:val="00084EC2"/>
    <w:rsid w:val="000901D8"/>
    <w:rsid w:val="000932D4"/>
    <w:rsid w:val="00095177"/>
    <w:rsid w:val="000955A9"/>
    <w:rsid w:val="00095C59"/>
    <w:rsid w:val="00097192"/>
    <w:rsid w:val="000A061B"/>
    <w:rsid w:val="000A0CEE"/>
    <w:rsid w:val="000A1FD9"/>
    <w:rsid w:val="000A3667"/>
    <w:rsid w:val="000A5A0A"/>
    <w:rsid w:val="000B1890"/>
    <w:rsid w:val="000B18D4"/>
    <w:rsid w:val="000B4CC1"/>
    <w:rsid w:val="000B5451"/>
    <w:rsid w:val="000C184D"/>
    <w:rsid w:val="000C2354"/>
    <w:rsid w:val="000C2441"/>
    <w:rsid w:val="000C2B71"/>
    <w:rsid w:val="000C3CB0"/>
    <w:rsid w:val="000C5099"/>
    <w:rsid w:val="000C5653"/>
    <w:rsid w:val="000C5A7F"/>
    <w:rsid w:val="000C5FDF"/>
    <w:rsid w:val="000C70CF"/>
    <w:rsid w:val="000D07F2"/>
    <w:rsid w:val="000D17A2"/>
    <w:rsid w:val="000D33F3"/>
    <w:rsid w:val="000D350B"/>
    <w:rsid w:val="000D35A1"/>
    <w:rsid w:val="000D46CD"/>
    <w:rsid w:val="000D5EEA"/>
    <w:rsid w:val="000E154C"/>
    <w:rsid w:val="000E24A3"/>
    <w:rsid w:val="000E4684"/>
    <w:rsid w:val="000E4E55"/>
    <w:rsid w:val="000E6921"/>
    <w:rsid w:val="000E6E9D"/>
    <w:rsid w:val="000F0BD9"/>
    <w:rsid w:val="000F2310"/>
    <w:rsid w:val="000F350A"/>
    <w:rsid w:val="000F38AD"/>
    <w:rsid w:val="000F38C3"/>
    <w:rsid w:val="000F451E"/>
    <w:rsid w:val="000F4CDA"/>
    <w:rsid w:val="000F6D87"/>
    <w:rsid w:val="000F724A"/>
    <w:rsid w:val="000F7CC6"/>
    <w:rsid w:val="00100379"/>
    <w:rsid w:val="00100511"/>
    <w:rsid w:val="00100B49"/>
    <w:rsid w:val="00100E0F"/>
    <w:rsid w:val="00102815"/>
    <w:rsid w:val="001031C7"/>
    <w:rsid w:val="00105AA8"/>
    <w:rsid w:val="00106575"/>
    <w:rsid w:val="00110D2E"/>
    <w:rsid w:val="00111956"/>
    <w:rsid w:val="00111C10"/>
    <w:rsid w:val="00112CC8"/>
    <w:rsid w:val="001144BA"/>
    <w:rsid w:val="00115769"/>
    <w:rsid w:val="00116C36"/>
    <w:rsid w:val="0011731D"/>
    <w:rsid w:val="00117C8D"/>
    <w:rsid w:val="00120075"/>
    <w:rsid w:val="001201B0"/>
    <w:rsid w:val="00121072"/>
    <w:rsid w:val="00121C34"/>
    <w:rsid w:val="001233A2"/>
    <w:rsid w:val="00124228"/>
    <w:rsid w:val="0012440D"/>
    <w:rsid w:val="001247FE"/>
    <w:rsid w:val="00125333"/>
    <w:rsid w:val="00126725"/>
    <w:rsid w:val="00126849"/>
    <w:rsid w:val="00126B99"/>
    <w:rsid w:val="00127DB8"/>
    <w:rsid w:val="00131C29"/>
    <w:rsid w:val="0013545C"/>
    <w:rsid w:val="0014127C"/>
    <w:rsid w:val="00141B95"/>
    <w:rsid w:val="00141E22"/>
    <w:rsid w:val="00141F8D"/>
    <w:rsid w:val="00143275"/>
    <w:rsid w:val="00143BE0"/>
    <w:rsid w:val="0014434E"/>
    <w:rsid w:val="00145E11"/>
    <w:rsid w:val="00146211"/>
    <w:rsid w:val="00147E08"/>
    <w:rsid w:val="00150B69"/>
    <w:rsid w:val="00153963"/>
    <w:rsid w:val="0015458B"/>
    <w:rsid w:val="00155989"/>
    <w:rsid w:val="001560F7"/>
    <w:rsid w:val="0015692A"/>
    <w:rsid w:val="00160C84"/>
    <w:rsid w:val="00163054"/>
    <w:rsid w:val="00164AAF"/>
    <w:rsid w:val="00167B20"/>
    <w:rsid w:val="001717FA"/>
    <w:rsid w:val="00171D33"/>
    <w:rsid w:val="00174F56"/>
    <w:rsid w:val="0017505C"/>
    <w:rsid w:val="00176E39"/>
    <w:rsid w:val="001772B9"/>
    <w:rsid w:val="00177A86"/>
    <w:rsid w:val="00177FB6"/>
    <w:rsid w:val="00182694"/>
    <w:rsid w:val="00183278"/>
    <w:rsid w:val="0018435B"/>
    <w:rsid w:val="001845A1"/>
    <w:rsid w:val="00184B45"/>
    <w:rsid w:val="00184F14"/>
    <w:rsid w:val="00186EF9"/>
    <w:rsid w:val="00190811"/>
    <w:rsid w:val="001908AF"/>
    <w:rsid w:val="00190CD5"/>
    <w:rsid w:val="00194A88"/>
    <w:rsid w:val="001964E5"/>
    <w:rsid w:val="00197D91"/>
    <w:rsid w:val="001A03C1"/>
    <w:rsid w:val="001A3B5D"/>
    <w:rsid w:val="001A3FFD"/>
    <w:rsid w:val="001A6DBB"/>
    <w:rsid w:val="001A7000"/>
    <w:rsid w:val="001A7B01"/>
    <w:rsid w:val="001B0196"/>
    <w:rsid w:val="001B07D7"/>
    <w:rsid w:val="001B0AB2"/>
    <w:rsid w:val="001B107D"/>
    <w:rsid w:val="001B1D4E"/>
    <w:rsid w:val="001B4274"/>
    <w:rsid w:val="001B6443"/>
    <w:rsid w:val="001B7150"/>
    <w:rsid w:val="001C07E3"/>
    <w:rsid w:val="001C0A3F"/>
    <w:rsid w:val="001C479F"/>
    <w:rsid w:val="001C54E4"/>
    <w:rsid w:val="001C56FC"/>
    <w:rsid w:val="001D10AB"/>
    <w:rsid w:val="001D31EC"/>
    <w:rsid w:val="001D38D5"/>
    <w:rsid w:val="001D3993"/>
    <w:rsid w:val="001D3DEC"/>
    <w:rsid w:val="001D5F34"/>
    <w:rsid w:val="001D6D02"/>
    <w:rsid w:val="001D745A"/>
    <w:rsid w:val="001E5479"/>
    <w:rsid w:val="001E64D1"/>
    <w:rsid w:val="001E6C3D"/>
    <w:rsid w:val="001E7262"/>
    <w:rsid w:val="001E7647"/>
    <w:rsid w:val="001F4502"/>
    <w:rsid w:val="00200D72"/>
    <w:rsid w:val="00201334"/>
    <w:rsid w:val="002028BF"/>
    <w:rsid w:val="00202CDE"/>
    <w:rsid w:val="0020346C"/>
    <w:rsid w:val="0020438B"/>
    <w:rsid w:val="002055A7"/>
    <w:rsid w:val="0020713A"/>
    <w:rsid w:val="00207623"/>
    <w:rsid w:val="002137C7"/>
    <w:rsid w:val="002143E4"/>
    <w:rsid w:val="00214BD0"/>
    <w:rsid w:val="00215C56"/>
    <w:rsid w:val="00217DF6"/>
    <w:rsid w:val="00222329"/>
    <w:rsid w:val="00222E2C"/>
    <w:rsid w:val="00222F5B"/>
    <w:rsid w:val="002232D6"/>
    <w:rsid w:val="00223425"/>
    <w:rsid w:val="00223DA3"/>
    <w:rsid w:val="0022649B"/>
    <w:rsid w:val="0023331E"/>
    <w:rsid w:val="00240947"/>
    <w:rsid w:val="002422A6"/>
    <w:rsid w:val="00243B43"/>
    <w:rsid w:val="00246573"/>
    <w:rsid w:val="00250202"/>
    <w:rsid w:val="00251E5D"/>
    <w:rsid w:val="00252E1A"/>
    <w:rsid w:val="00253F49"/>
    <w:rsid w:val="00256C85"/>
    <w:rsid w:val="00257E49"/>
    <w:rsid w:val="00260B7B"/>
    <w:rsid w:val="00262130"/>
    <w:rsid w:val="00262337"/>
    <w:rsid w:val="002626D9"/>
    <w:rsid w:val="00262B25"/>
    <w:rsid w:val="00263434"/>
    <w:rsid w:val="00263EA9"/>
    <w:rsid w:val="00264225"/>
    <w:rsid w:val="00264F8C"/>
    <w:rsid w:val="00267B5F"/>
    <w:rsid w:val="002711E7"/>
    <w:rsid w:val="002721F9"/>
    <w:rsid w:val="00272918"/>
    <w:rsid w:val="00273887"/>
    <w:rsid w:val="00273DD1"/>
    <w:rsid w:val="00275604"/>
    <w:rsid w:val="00275BD8"/>
    <w:rsid w:val="00276C9B"/>
    <w:rsid w:val="00280B80"/>
    <w:rsid w:val="002816B8"/>
    <w:rsid w:val="00283990"/>
    <w:rsid w:val="002851CE"/>
    <w:rsid w:val="002852C6"/>
    <w:rsid w:val="00286C1C"/>
    <w:rsid w:val="0029143E"/>
    <w:rsid w:val="00293911"/>
    <w:rsid w:val="00293E5D"/>
    <w:rsid w:val="002948AA"/>
    <w:rsid w:val="002A233B"/>
    <w:rsid w:val="002A261A"/>
    <w:rsid w:val="002A4383"/>
    <w:rsid w:val="002A6269"/>
    <w:rsid w:val="002A62FC"/>
    <w:rsid w:val="002B0F33"/>
    <w:rsid w:val="002B4B31"/>
    <w:rsid w:val="002B548A"/>
    <w:rsid w:val="002B6740"/>
    <w:rsid w:val="002C2F6E"/>
    <w:rsid w:val="002C3912"/>
    <w:rsid w:val="002C7344"/>
    <w:rsid w:val="002C7569"/>
    <w:rsid w:val="002C7BAB"/>
    <w:rsid w:val="002D28A8"/>
    <w:rsid w:val="002D41B5"/>
    <w:rsid w:val="002E1246"/>
    <w:rsid w:val="002E1FBC"/>
    <w:rsid w:val="002E52FF"/>
    <w:rsid w:val="002E6A45"/>
    <w:rsid w:val="002F2E78"/>
    <w:rsid w:val="002F481F"/>
    <w:rsid w:val="002F4ADB"/>
    <w:rsid w:val="002F5DC6"/>
    <w:rsid w:val="002F64C2"/>
    <w:rsid w:val="003013EB"/>
    <w:rsid w:val="00301B1E"/>
    <w:rsid w:val="00305178"/>
    <w:rsid w:val="00306ACC"/>
    <w:rsid w:val="00307D76"/>
    <w:rsid w:val="003109FC"/>
    <w:rsid w:val="00311C99"/>
    <w:rsid w:val="003125AC"/>
    <w:rsid w:val="00313F55"/>
    <w:rsid w:val="00316A21"/>
    <w:rsid w:val="0031701E"/>
    <w:rsid w:val="003230D6"/>
    <w:rsid w:val="003245D3"/>
    <w:rsid w:val="003270BE"/>
    <w:rsid w:val="00327DC2"/>
    <w:rsid w:val="0033096A"/>
    <w:rsid w:val="00330EDF"/>
    <w:rsid w:val="00332A96"/>
    <w:rsid w:val="00332EBA"/>
    <w:rsid w:val="00333624"/>
    <w:rsid w:val="00334E3A"/>
    <w:rsid w:val="00336159"/>
    <w:rsid w:val="00337105"/>
    <w:rsid w:val="00341403"/>
    <w:rsid w:val="00342696"/>
    <w:rsid w:val="003470EC"/>
    <w:rsid w:val="00351F4E"/>
    <w:rsid w:val="00352A7C"/>
    <w:rsid w:val="00352F0C"/>
    <w:rsid w:val="00353D11"/>
    <w:rsid w:val="00353D8C"/>
    <w:rsid w:val="00354AAD"/>
    <w:rsid w:val="00355352"/>
    <w:rsid w:val="00363B52"/>
    <w:rsid w:val="003642F6"/>
    <w:rsid w:val="0036584D"/>
    <w:rsid w:val="003665D8"/>
    <w:rsid w:val="003670FC"/>
    <w:rsid w:val="0037003E"/>
    <w:rsid w:val="003710AC"/>
    <w:rsid w:val="003758B0"/>
    <w:rsid w:val="0038464A"/>
    <w:rsid w:val="00384FD3"/>
    <w:rsid w:val="00385CE7"/>
    <w:rsid w:val="003875F3"/>
    <w:rsid w:val="00387D7B"/>
    <w:rsid w:val="003921E2"/>
    <w:rsid w:val="00393DE6"/>
    <w:rsid w:val="003947BC"/>
    <w:rsid w:val="00396314"/>
    <w:rsid w:val="00396A30"/>
    <w:rsid w:val="00396B5D"/>
    <w:rsid w:val="003A0F3A"/>
    <w:rsid w:val="003A2B13"/>
    <w:rsid w:val="003A492B"/>
    <w:rsid w:val="003A691E"/>
    <w:rsid w:val="003A7516"/>
    <w:rsid w:val="003B654D"/>
    <w:rsid w:val="003C29AB"/>
    <w:rsid w:val="003C5946"/>
    <w:rsid w:val="003C76B5"/>
    <w:rsid w:val="003C7EE6"/>
    <w:rsid w:val="003D041D"/>
    <w:rsid w:val="003D1250"/>
    <w:rsid w:val="003D44BE"/>
    <w:rsid w:val="003D6485"/>
    <w:rsid w:val="003D65B6"/>
    <w:rsid w:val="003D673F"/>
    <w:rsid w:val="003E4CEF"/>
    <w:rsid w:val="003E4FC8"/>
    <w:rsid w:val="003E5047"/>
    <w:rsid w:val="003E5AFE"/>
    <w:rsid w:val="003F22A8"/>
    <w:rsid w:val="003F5EE3"/>
    <w:rsid w:val="003F7D6B"/>
    <w:rsid w:val="004002B0"/>
    <w:rsid w:val="00402898"/>
    <w:rsid w:val="00403A3A"/>
    <w:rsid w:val="00405DBF"/>
    <w:rsid w:val="004073F2"/>
    <w:rsid w:val="00410DEC"/>
    <w:rsid w:val="004125AD"/>
    <w:rsid w:val="00415E02"/>
    <w:rsid w:val="0041787E"/>
    <w:rsid w:val="00421A74"/>
    <w:rsid w:val="00421D70"/>
    <w:rsid w:val="004225C6"/>
    <w:rsid w:val="00422CA2"/>
    <w:rsid w:val="00423DF4"/>
    <w:rsid w:val="004242CD"/>
    <w:rsid w:val="00424B0C"/>
    <w:rsid w:val="00425076"/>
    <w:rsid w:val="0042737C"/>
    <w:rsid w:val="00430468"/>
    <w:rsid w:val="004308D8"/>
    <w:rsid w:val="00431C4E"/>
    <w:rsid w:val="00432860"/>
    <w:rsid w:val="00432A6C"/>
    <w:rsid w:val="004341FF"/>
    <w:rsid w:val="004351F6"/>
    <w:rsid w:val="00437061"/>
    <w:rsid w:val="004420F0"/>
    <w:rsid w:val="00443CC9"/>
    <w:rsid w:val="00445E6E"/>
    <w:rsid w:val="00446CA4"/>
    <w:rsid w:val="00454961"/>
    <w:rsid w:val="00455C89"/>
    <w:rsid w:val="00456528"/>
    <w:rsid w:val="00456F76"/>
    <w:rsid w:val="00457B87"/>
    <w:rsid w:val="004631C6"/>
    <w:rsid w:val="0046559A"/>
    <w:rsid w:val="00466457"/>
    <w:rsid w:val="004675B7"/>
    <w:rsid w:val="00470E65"/>
    <w:rsid w:val="00471C8F"/>
    <w:rsid w:val="0047396A"/>
    <w:rsid w:val="00477900"/>
    <w:rsid w:val="004819A0"/>
    <w:rsid w:val="0048440A"/>
    <w:rsid w:val="00485E98"/>
    <w:rsid w:val="0048697F"/>
    <w:rsid w:val="00490293"/>
    <w:rsid w:val="0049264E"/>
    <w:rsid w:val="00493647"/>
    <w:rsid w:val="00494140"/>
    <w:rsid w:val="0049684D"/>
    <w:rsid w:val="00496954"/>
    <w:rsid w:val="00496B47"/>
    <w:rsid w:val="004A1293"/>
    <w:rsid w:val="004A1A03"/>
    <w:rsid w:val="004A2BE7"/>
    <w:rsid w:val="004A309A"/>
    <w:rsid w:val="004A34D9"/>
    <w:rsid w:val="004A3CA6"/>
    <w:rsid w:val="004A5383"/>
    <w:rsid w:val="004A5BC4"/>
    <w:rsid w:val="004A6067"/>
    <w:rsid w:val="004A6D94"/>
    <w:rsid w:val="004B2D51"/>
    <w:rsid w:val="004B32E5"/>
    <w:rsid w:val="004B3300"/>
    <w:rsid w:val="004B624F"/>
    <w:rsid w:val="004B695E"/>
    <w:rsid w:val="004B77B1"/>
    <w:rsid w:val="004B7917"/>
    <w:rsid w:val="004B7B05"/>
    <w:rsid w:val="004C0E9F"/>
    <w:rsid w:val="004C25D7"/>
    <w:rsid w:val="004C3A8B"/>
    <w:rsid w:val="004C3D2D"/>
    <w:rsid w:val="004C45A5"/>
    <w:rsid w:val="004C51C0"/>
    <w:rsid w:val="004C709D"/>
    <w:rsid w:val="004D0A37"/>
    <w:rsid w:val="004D4063"/>
    <w:rsid w:val="004D43C6"/>
    <w:rsid w:val="004D4E21"/>
    <w:rsid w:val="004D6538"/>
    <w:rsid w:val="004D6C85"/>
    <w:rsid w:val="004E01A2"/>
    <w:rsid w:val="004E1B2C"/>
    <w:rsid w:val="004E449B"/>
    <w:rsid w:val="004E6A24"/>
    <w:rsid w:val="004E7574"/>
    <w:rsid w:val="004F0254"/>
    <w:rsid w:val="004F3050"/>
    <w:rsid w:val="004F46F9"/>
    <w:rsid w:val="004F5C71"/>
    <w:rsid w:val="004F7C13"/>
    <w:rsid w:val="00500C3F"/>
    <w:rsid w:val="00500E5C"/>
    <w:rsid w:val="00500F52"/>
    <w:rsid w:val="00501612"/>
    <w:rsid w:val="00502B72"/>
    <w:rsid w:val="005101A2"/>
    <w:rsid w:val="00510EC5"/>
    <w:rsid w:val="00511FCC"/>
    <w:rsid w:val="00513017"/>
    <w:rsid w:val="00514CB2"/>
    <w:rsid w:val="00515828"/>
    <w:rsid w:val="00516288"/>
    <w:rsid w:val="0051693D"/>
    <w:rsid w:val="005179DA"/>
    <w:rsid w:val="00520962"/>
    <w:rsid w:val="00521AAA"/>
    <w:rsid w:val="00522C18"/>
    <w:rsid w:val="00523566"/>
    <w:rsid w:val="00523CA5"/>
    <w:rsid w:val="005247A1"/>
    <w:rsid w:val="005250A3"/>
    <w:rsid w:val="00525F12"/>
    <w:rsid w:val="0052740B"/>
    <w:rsid w:val="00536B03"/>
    <w:rsid w:val="0054196E"/>
    <w:rsid w:val="00542474"/>
    <w:rsid w:val="00542F11"/>
    <w:rsid w:val="0054465F"/>
    <w:rsid w:val="00544764"/>
    <w:rsid w:val="00546A0E"/>
    <w:rsid w:val="00546CB1"/>
    <w:rsid w:val="00547917"/>
    <w:rsid w:val="00547A20"/>
    <w:rsid w:val="00552DCE"/>
    <w:rsid w:val="00553AF8"/>
    <w:rsid w:val="00554B9B"/>
    <w:rsid w:val="0055541F"/>
    <w:rsid w:val="00555C75"/>
    <w:rsid w:val="00556913"/>
    <w:rsid w:val="005608CA"/>
    <w:rsid w:val="00561E6D"/>
    <w:rsid w:val="00562FA0"/>
    <w:rsid w:val="00566CA9"/>
    <w:rsid w:val="0056714E"/>
    <w:rsid w:val="005673F8"/>
    <w:rsid w:val="005718E8"/>
    <w:rsid w:val="0057288F"/>
    <w:rsid w:val="0057326D"/>
    <w:rsid w:val="0057368F"/>
    <w:rsid w:val="005809F7"/>
    <w:rsid w:val="005812DC"/>
    <w:rsid w:val="00581EF8"/>
    <w:rsid w:val="00584181"/>
    <w:rsid w:val="00586EA8"/>
    <w:rsid w:val="00592F36"/>
    <w:rsid w:val="00593825"/>
    <w:rsid w:val="00594953"/>
    <w:rsid w:val="00594EE1"/>
    <w:rsid w:val="005955D6"/>
    <w:rsid w:val="005A35E1"/>
    <w:rsid w:val="005A5363"/>
    <w:rsid w:val="005A5D63"/>
    <w:rsid w:val="005A658F"/>
    <w:rsid w:val="005B1283"/>
    <w:rsid w:val="005B153A"/>
    <w:rsid w:val="005B16C2"/>
    <w:rsid w:val="005B1B8F"/>
    <w:rsid w:val="005B2AE3"/>
    <w:rsid w:val="005B38C9"/>
    <w:rsid w:val="005B4480"/>
    <w:rsid w:val="005B52B0"/>
    <w:rsid w:val="005B5E2F"/>
    <w:rsid w:val="005B6B97"/>
    <w:rsid w:val="005C158C"/>
    <w:rsid w:val="005C440E"/>
    <w:rsid w:val="005C523A"/>
    <w:rsid w:val="005C74BE"/>
    <w:rsid w:val="005C7892"/>
    <w:rsid w:val="005D1925"/>
    <w:rsid w:val="005D32E5"/>
    <w:rsid w:val="005D385F"/>
    <w:rsid w:val="005D5657"/>
    <w:rsid w:val="005D6B20"/>
    <w:rsid w:val="005D6C2C"/>
    <w:rsid w:val="005D6EF9"/>
    <w:rsid w:val="005E0459"/>
    <w:rsid w:val="005E0732"/>
    <w:rsid w:val="005E07F2"/>
    <w:rsid w:val="005E2F73"/>
    <w:rsid w:val="005E3B5F"/>
    <w:rsid w:val="005E5057"/>
    <w:rsid w:val="005E5A71"/>
    <w:rsid w:val="005E63F2"/>
    <w:rsid w:val="005F1C46"/>
    <w:rsid w:val="005F277C"/>
    <w:rsid w:val="005F4448"/>
    <w:rsid w:val="005F4ED7"/>
    <w:rsid w:val="005F54B8"/>
    <w:rsid w:val="005F5F85"/>
    <w:rsid w:val="005F6498"/>
    <w:rsid w:val="005F7617"/>
    <w:rsid w:val="006004C9"/>
    <w:rsid w:val="006012BD"/>
    <w:rsid w:val="006019D1"/>
    <w:rsid w:val="0060260E"/>
    <w:rsid w:val="00602AF9"/>
    <w:rsid w:val="00604186"/>
    <w:rsid w:val="00604F3D"/>
    <w:rsid w:val="00605CBD"/>
    <w:rsid w:val="0060716E"/>
    <w:rsid w:val="00610354"/>
    <w:rsid w:val="00610F47"/>
    <w:rsid w:val="00611940"/>
    <w:rsid w:val="00613CF7"/>
    <w:rsid w:val="00616D5E"/>
    <w:rsid w:val="006220B7"/>
    <w:rsid w:val="006237A5"/>
    <w:rsid w:val="00627748"/>
    <w:rsid w:val="006319EE"/>
    <w:rsid w:val="00632779"/>
    <w:rsid w:val="00635A5F"/>
    <w:rsid w:val="00635AC4"/>
    <w:rsid w:val="00635B4E"/>
    <w:rsid w:val="00635E13"/>
    <w:rsid w:val="00637B6A"/>
    <w:rsid w:val="00643087"/>
    <w:rsid w:val="00643B66"/>
    <w:rsid w:val="00644AB4"/>
    <w:rsid w:val="00645E4E"/>
    <w:rsid w:val="00646AEA"/>
    <w:rsid w:val="00647847"/>
    <w:rsid w:val="00647FDD"/>
    <w:rsid w:val="0065157B"/>
    <w:rsid w:val="006544CE"/>
    <w:rsid w:val="0065681D"/>
    <w:rsid w:val="0065769F"/>
    <w:rsid w:val="00657E66"/>
    <w:rsid w:val="006616B5"/>
    <w:rsid w:val="00663A66"/>
    <w:rsid w:val="00665186"/>
    <w:rsid w:val="00665AC7"/>
    <w:rsid w:val="00666CE5"/>
    <w:rsid w:val="00667FE4"/>
    <w:rsid w:val="00673AF1"/>
    <w:rsid w:val="00673B96"/>
    <w:rsid w:val="00675478"/>
    <w:rsid w:val="00676251"/>
    <w:rsid w:val="00683470"/>
    <w:rsid w:val="00683B6A"/>
    <w:rsid w:val="00683D8D"/>
    <w:rsid w:val="00684C8B"/>
    <w:rsid w:val="00684FF7"/>
    <w:rsid w:val="00690EA1"/>
    <w:rsid w:val="00692657"/>
    <w:rsid w:val="00694127"/>
    <w:rsid w:val="00697C3E"/>
    <w:rsid w:val="006A3C5D"/>
    <w:rsid w:val="006A5E85"/>
    <w:rsid w:val="006A6215"/>
    <w:rsid w:val="006A65F8"/>
    <w:rsid w:val="006B120F"/>
    <w:rsid w:val="006B2F02"/>
    <w:rsid w:val="006B2F5F"/>
    <w:rsid w:val="006B33E4"/>
    <w:rsid w:val="006B36E6"/>
    <w:rsid w:val="006B4439"/>
    <w:rsid w:val="006B6E5B"/>
    <w:rsid w:val="006B6F1E"/>
    <w:rsid w:val="006B7F8E"/>
    <w:rsid w:val="006C0AEF"/>
    <w:rsid w:val="006C1282"/>
    <w:rsid w:val="006C2860"/>
    <w:rsid w:val="006C2D66"/>
    <w:rsid w:val="006C32D5"/>
    <w:rsid w:val="006C52F2"/>
    <w:rsid w:val="006C5FA6"/>
    <w:rsid w:val="006C770A"/>
    <w:rsid w:val="006C7AD6"/>
    <w:rsid w:val="006C7D8D"/>
    <w:rsid w:val="006D0296"/>
    <w:rsid w:val="006D0362"/>
    <w:rsid w:val="006D0CF5"/>
    <w:rsid w:val="006D134E"/>
    <w:rsid w:val="006D25D7"/>
    <w:rsid w:val="006D3DC3"/>
    <w:rsid w:val="006D44EE"/>
    <w:rsid w:val="006D5B19"/>
    <w:rsid w:val="006D71C8"/>
    <w:rsid w:val="006E17FD"/>
    <w:rsid w:val="006E1A8D"/>
    <w:rsid w:val="006E27DD"/>
    <w:rsid w:val="006E2C9A"/>
    <w:rsid w:val="006E478F"/>
    <w:rsid w:val="006F0B36"/>
    <w:rsid w:val="006F1420"/>
    <w:rsid w:val="006F262F"/>
    <w:rsid w:val="006F2AE0"/>
    <w:rsid w:val="006F38A9"/>
    <w:rsid w:val="006F3CBB"/>
    <w:rsid w:val="006F3D47"/>
    <w:rsid w:val="006F4E74"/>
    <w:rsid w:val="006F67D3"/>
    <w:rsid w:val="00701920"/>
    <w:rsid w:val="007021ED"/>
    <w:rsid w:val="00702604"/>
    <w:rsid w:val="007039CC"/>
    <w:rsid w:val="00704045"/>
    <w:rsid w:val="00704C27"/>
    <w:rsid w:val="00705F6F"/>
    <w:rsid w:val="00710529"/>
    <w:rsid w:val="00710662"/>
    <w:rsid w:val="00710D6F"/>
    <w:rsid w:val="007125CC"/>
    <w:rsid w:val="007127BF"/>
    <w:rsid w:val="00713D66"/>
    <w:rsid w:val="00715CF6"/>
    <w:rsid w:val="00716956"/>
    <w:rsid w:val="00722583"/>
    <w:rsid w:val="00723885"/>
    <w:rsid w:val="00724973"/>
    <w:rsid w:val="00725253"/>
    <w:rsid w:val="00725C48"/>
    <w:rsid w:val="00726F27"/>
    <w:rsid w:val="007328F4"/>
    <w:rsid w:val="007349C3"/>
    <w:rsid w:val="007374AD"/>
    <w:rsid w:val="00737655"/>
    <w:rsid w:val="00742064"/>
    <w:rsid w:val="007435DE"/>
    <w:rsid w:val="00743A9F"/>
    <w:rsid w:val="00747A89"/>
    <w:rsid w:val="007513E5"/>
    <w:rsid w:val="00753F0E"/>
    <w:rsid w:val="00754937"/>
    <w:rsid w:val="0075505A"/>
    <w:rsid w:val="00760CD9"/>
    <w:rsid w:val="00763103"/>
    <w:rsid w:val="0076354E"/>
    <w:rsid w:val="00764465"/>
    <w:rsid w:val="007652F5"/>
    <w:rsid w:val="00765EE4"/>
    <w:rsid w:val="00766405"/>
    <w:rsid w:val="00766679"/>
    <w:rsid w:val="007675B8"/>
    <w:rsid w:val="00770EBD"/>
    <w:rsid w:val="00771D27"/>
    <w:rsid w:val="00771D98"/>
    <w:rsid w:val="00773371"/>
    <w:rsid w:val="007734D0"/>
    <w:rsid w:val="00775EA0"/>
    <w:rsid w:val="00776F12"/>
    <w:rsid w:val="007775EB"/>
    <w:rsid w:val="00777911"/>
    <w:rsid w:val="00777961"/>
    <w:rsid w:val="007810F0"/>
    <w:rsid w:val="00782771"/>
    <w:rsid w:val="007827EE"/>
    <w:rsid w:val="00782E6F"/>
    <w:rsid w:val="00783146"/>
    <w:rsid w:val="00783C7A"/>
    <w:rsid w:val="007853C3"/>
    <w:rsid w:val="0078558F"/>
    <w:rsid w:val="007867C3"/>
    <w:rsid w:val="00786FF5"/>
    <w:rsid w:val="0079151F"/>
    <w:rsid w:val="0079158B"/>
    <w:rsid w:val="007919B1"/>
    <w:rsid w:val="00792C6D"/>
    <w:rsid w:val="00795CEA"/>
    <w:rsid w:val="00796857"/>
    <w:rsid w:val="007969B3"/>
    <w:rsid w:val="0079749A"/>
    <w:rsid w:val="007A08D7"/>
    <w:rsid w:val="007A3D6C"/>
    <w:rsid w:val="007A6189"/>
    <w:rsid w:val="007A704D"/>
    <w:rsid w:val="007A73E0"/>
    <w:rsid w:val="007B1141"/>
    <w:rsid w:val="007B1A82"/>
    <w:rsid w:val="007B5069"/>
    <w:rsid w:val="007B5D50"/>
    <w:rsid w:val="007C1A33"/>
    <w:rsid w:val="007C5F1A"/>
    <w:rsid w:val="007D2E54"/>
    <w:rsid w:val="007D31ED"/>
    <w:rsid w:val="007D3EEC"/>
    <w:rsid w:val="007D40CD"/>
    <w:rsid w:val="007D4DAE"/>
    <w:rsid w:val="007D57DF"/>
    <w:rsid w:val="007D5B1E"/>
    <w:rsid w:val="007E0E9D"/>
    <w:rsid w:val="007E1B80"/>
    <w:rsid w:val="007E1C35"/>
    <w:rsid w:val="007E3076"/>
    <w:rsid w:val="007E3108"/>
    <w:rsid w:val="007E3548"/>
    <w:rsid w:val="007E4D68"/>
    <w:rsid w:val="007E4D82"/>
    <w:rsid w:val="007E5686"/>
    <w:rsid w:val="007E7880"/>
    <w:rsid w:val="007F1713"/>
    <w:rsid w:val="007F2D02"/>
    <w:rsid w:val="007F4869"/>
    <w:rsid w:val="007F49C4"/>
    <w:rsid w:val="007F74A8"/>
    <w:rsid w:val="007F75AD"/>
    <w:rsid w:val="00801267"/>
    <w:rsid w:val="00802908"/>
    <w:rsid w:val="008039A9"/>
    <w:rsid w:val="00804384"/>
    <w:rsid w:val="00807024"/>
    <w:rsid w:val="008078C8"/>
    <w:rsid w:val="00810CAF"/>
    <w:rsid w:val="00811F2A"/>
    <w:rsid w:val="00813A41"/>
    <w:rsid w:val="0081530F"/>
    <w:rsid w:val="00815AD3"/>
    <w:rsid w:val="0081743A"/>
    <w:rsid w:val="00820682"/>
    <w:rsid w:val="0082081A"/>
    <w:rsid w:val="0082334E"/>
    <w:rsid w:val="00825540"/>
    <w:rsid w:val="00826450"/>
    <w:rsid w:val="0083032B"/>
    <w:rsid w:val="0083277D"/>
    <w:rsid w:val="008409FB"/>
    <w:rsid w:val="008457E2"/>
    <w:rsid w:val="008463CC"/>
    <w:rsid w:val="008476F3"/>
    <w:rsid w:val="00847CAF"/>
    <w:rsid w:val="00850D47"/>
    <w:rsid w:val="008522FF"/>
    <w:rsid w:val="00853840"/>
    <w:rsid w:val="00854047"/>
    <w:rsid w:val="00854149"/>
    <w:rsid w:val="00857737"/>
    <w:rsid w:val="00857A83"/>
    <w:rsid w:val="00857D59"/>
    <w:rsid w:val="0086048A"/>
    <w:rsid w:val="00861A95"/>
    <w:rsid w:val="00863AA0"/>
    <w:rsid w:val="0086484E"/>
    <w:rsid w:val="00865557"/>
    <w:rsid w:val="008655DF"/>
    <w:rsid w:val="00866AFA"/>
    <w:rsid w:val="00866E1F"/>
    <w:rsid w:val="008707C7"/>
    <w:rsid w:val="00870E25"/>
    <w:rsid w:val="00871010"/>
    <w:rsid w:val="00871486"/>
    <w:rsid w:val="00872543"/>
    <w:rsid w:val="00872FF1"/>
    <w:rsid w:val="0087316E"/>
    <w:rsid w:val="00875567"/>
    <w:rsid w:val="00875EF8"/>
    <w:rsid w:val="00876912"/>
    <w:rsid w:val="00877BA8"/>
    <w:rsid w:val="0088621B"/>
    <w:rsid w:val="008862A3"/>
    <w:rsid w:val="00886A39"/>
    <w:rsid w:val="00886B67"/>
    <w:rsid w:val="00887645"/>
    <w:rsid w:val="00890DAD"/>
    <w:rsid w:val="008920B8"/>
    <w:rsid w:val="008927FA"/>
    <w:rsid w:val="00892B5C"/>
    <w:rsid w:val="00896C8F"/>
    <w:rsid w:val="008A4CA4"/>
    <w:rsid w:val="008A6E2A"/>
    <w:rsid w:val="008A7371"/>
    <w:rsid w:val="008B1066"/>
    <w:rsid w:val="008B17BB"/>
    <w:rsid w:val="008B235D"/>
    <w:rsid w:val="008B2394"/>
    <w:rsid w:val="008B33F7"/>
    <w:rsid w:val="008B38A9"/>
    <w:rsid w:val="008B77CB"/>
    <w:rsid w:val="008C0613"/>
    <w:rsid w:val="008C190B"/>
    <w:rsid w:val="008C2C11"/>
    <w:rsid w:val="008C3A9F"/>
    <w:rsid w:val="008C3AF5"/>
    <w:rsid w:val="008C7B9E"/>
    <w:rsid w:val="008D0602"/>
    <w:rsid w:val="008D1C9D"/>
    <w:rsid w:val="008D3403"/>
    <w:rsid w:val="008D36CA"/>
    <w:rsid w:val="008D5AD0"/>
    <w:rsid w:val="008D703D"/>
    <w:rsid w:val="008D788A"/>
    <w:rsid w:val="008D7E5A"/>
    <w:rsid w:val="008E3032"/>
    <w:rsid w:val="008E4AC4"/>
    <w:rsid w:val="008F0B20"/>
    <w:rsid w:val="008F171B"/>
    <w:rsid w:val="008F1C9A"/>
    <w:rsid w:val="008F428E"/>
    <w:rsid w:val="008F44A4"/>
    <w:rsid w:val="008F4841"/>
    <w:rsid w:val="008F5FEB"/>
    <w:rsid w:val="008F69A6"/>
    <w:rsid w:val="008F6F3D"/>
    <w:rsid w:val="008F7763"/>
    <w:rsid w:val="00901370"/>
    <w:rsid w:val="009052EC"/>
    <w:rsid w:val="00905903"/>
    <w:rsid w:val="00911690"/>
    <w:rsid w:val="0091188D"/>
    <w:rsid w:val="009124C1"/>
    <w:rsid w:val="009125DF"/>
    <w:rsid w:val="00913C4F"/>
    <w:rsid w:val="00914E97"/>
    <w:rsid w:val="0091628B"/>
    <w:rsid w:val="00920962"/>
    <w:rsid w:val="00920BDE"/>
    <w:rsid w:val="00922882"/>
    <w:rsid w:val="00922FB1"/>
    <w:rsid w:val="009235E5"/>
    <w:rsid w:val="0092428E"/>
    <w:rsid w:val="00925C8C"/>
    <w:rsid w:val="00930AA4"/>
    <w:rsid w:val="00930F85"/>
    <w:rsid w:val="009322D3"/>
    <w:rsid w:val="00933D3E"/>
    <w:rsid w:val="00935C2D"/>
    <w:rsid w:val="0093759D"/>
    <w:rsid w:val="00937BD8"/>
    <w:rsid w:val="00937D2E"/>
    <w:rsid w:val="00941E2C"/>
    <w:rsid w:val="0094214A"/>
    <w:rsid w:val="009421D2"/>
    <w:rsid w:val="00943044"/>
    <w:rsid w:val="00943940"/>
    <w:rsid w:val="009453EF"/>
    <w:rsid w:val="00945BBF"/>
    <w:rsid w:val="00947DCC"/>
    <w:rsid w:val="00947E93"/>
    <w:rsid w:val="00950C05"/>
    <w:rsid w:val="00951E01"/>
    <w:rsid w:val="00952C87"/>
    <w:rsid w:val="0095545E"/>
    <w:rsid w:val="00955C1E"/>
    <w:rsid w:val="009576D4"/>
    <w:rsid w:val="009619A0"/>
    <w:rsid w:val="00961D2F"/>
    <w:rsid w:val="009629D1"/>
    <w:rsid w:val="00962E02"/>
    <w:rsid w:val="00963FC1"/>
    <w:rsid w:val="00967FE1"/>
    <w:rsid w:val="009708C6"/>
    <w:rsid w:val="00970C7A"/>
    <w:rsid w:val="00971F71"/>
    <w:rsid w:val="00972DBC"/>
    <w:rsid w:val="00974BCF"/>
    <w:rsid w:val="00974D76"/>
    <w:rsid w:val="00975955"/>
    <w:rsid w:val="00976B30"/>
    <w:rsid w:val="00977474"/>
    <w:rsid w:val="00982D2F"/>
    <w:rsid w:val="00985C9A"/>
    <w:rsid w:val="009915C4"/>
    <w:rsid w:val="00992F7B"/>
    <w:rsid w:val="0099440C"/>
    <w:rsid w:val="009949ED"/>
    <w:rsid w:val="00994D9F"/>
    <w:rsid w:val="00995144"/>
    <w:rsid w:val="00995324"/>
    <w:rsid w:val="009A2BD5"/>
    <w:rsid w:val="009A79CF"/>
    <w:rsid w:val="009A7D6D"/>
    <w:rsid w:val="009B2070"/>
    <w:rsid w:val="009B5D7A"/>
    <w:rsid w:val="009B6BD4"/>
    <w:rsid w:val="009B6F48"/>
    <w:rsid w:val="009C07F9"/>
    <w:rsid w:val="009C133A"/>
    <w:rsid w:val="009C56AE"/>
    <w:rsid w:val="009C62FB"/>
    <w:rsid w:val="009C6EF3"/>
    <w:rsid w:val="009C7999"/>
    <w:rsid w:val="009C7A1B"/>
    <w:rsid w:val="009C7D73"/>
    <w:rsid w:val="009D0621"/>
    <w:rsid w:val="009D272E"/>
    <w:rsid w:val="009D4398"/>
    <w:rsid w:val="009D4B3E"/>
    <w:rsid w:val="009D61B1"/>
    <w:rsid w:val="009D6571"/>
    <w:rsid w:val="009D67CA"/>
    <w:rsid w:val="009D68AC"/>
    <w:rsid w:val="009E3AE8"/>
    <w:rsid w:val="009E431D"/>
    <w:rsid w:val="009E5364"/>
    <w:rsid w:val="009E5C1F"/>
    <w:rsid w:val="009F0639"/>
    <w:rsid w:val="009F1B73"/>
    <w:rsid w:val="009F2D99"/>
    <w:rsid w:val="009F422E"/>
    <w:rsid w:val="009F59BF"/>
    <w:rsid w:val="009F62E1"/>
    <w:rsid w:val="00A009A8"/>
    <w:rsid w:val="00A01BB8"/>
    <w:rsid w:val="00A066B4"/>
    <w:rsid w:val="00A07C7C"/>
    <w:rsid w:val="00A120B1"/>
    <w:rsid w:val="00A14C3D"/>
    <w:rsid w:val="00A154E3"/>
    <w:rsid w:val="00A15F63"/>
    <w:rsid w:val="00A17F1A"/>
    <w:rsid w:val="00A21B79"/>
    <w:rsid w:val="00A22B71"/>
    <w:rsid w:val="00A22CCD"/>
    <w:rsid w:val="00A22CD8"/>
    <w:rsid w:val="00A2406D"/>
    <w:rsid w:val="00A24E28"/>
    <w:rsid w:val="00A26237"/>
    <w:rsid w:val="00A27444"/>
    <w:rsid w:val="00A27B53"/>
    <w:rsid w:val="00A302B6"/>
    <w:rsid w:val="00A308D8"/>
    <w:rsid w:val="00A32BED"/>
    <w:rsid w:val="00A33FC0"/>
    <w:rsid w:val="00A346F2"/>
    <w:rsid w:val="00A34CD1"/>
    <w:rsid w:val="00A36110"/>
    <w:rsid w:val="00A37240"/>
    <w:rsid w:val="00A373EA"/>
    <w:rsid w:val="00A406DD"/>
    <w:rsid w:val="00A42C57"/>
    <w:rsid w:val="00A472E8"/>
    <w:rsid w:val="00A50183"/>
    <w:rsid w:val="00A51687"/>
    <w:rsid w:val="00A51CD5"/>
    <w:rsid w:val="00A51FCE"/>
    <w:rsid w:val="00A55190"/>
    <w:rsid w:val="00A553FA"/>
    <w:rsid w:val="00A57EC4"/>
    <w:rsid w:val="00A613A2"/>
    <w:rsid w:val="00A650AE"/>
    <w:rsid w:val="00A67D1C"/>
    <w:rsid w:val="00A72A42"/>
    <w:rsid w:val="00A73551"/>
    <w:rsid w:val="00A7783D"/>
    <w:rsid w:val="00A80063"/>
    <w:rsid w:val="00A81F11"/>
    <w:rsid w:val="00A84189"/>
    <w:rsid w:val="00A8472D"/>
    <w:rsid w:val="00A90914"/>
    <w:rsid w:val="00A93F3F"/>
    <w:rsid w:val="00A9518E"/>
    <w:rsid w:val="00A95B4C"/>
    <w:rsid w:val="00A95D2D"/>
    <w:rsid w:val="00AA0767"/>
    <w:rsid w:val="00AA0DF2"/>
    <w:rsid w:val="00AA2A69"/>
    <w:rsid w:val="00AA3C6C"/>
    <w:rsid w:val="00AA503C"/>
    <w:rsid w:val="00AA6258"/>
    <w:rsid w:val="00AA65EB"/>
    <w:rsid w:val="00AA7BA3"/>
    <w:rsid w:val="00AB4CFA"/>
    <w:rsid w:val="00AB53B6"/>
    <w:rsid w:val="00AB67BA"/>
    <w:rsid w:val="00AC0DF6"/>
    <w:rsid w:val="00AC43AD"/>
    <w:rsid w:val="00AC49C6"/>
    <w:rsid w:val="00AC6005"/>
    <w:rsid w:val="00AC69D2"/>
    <w:rsid w:val="00AC6DD8"/>
    <w:rsid w:val="00AC733E"/>
    <w:rsid w:val="00AC762F"/>
    <w:rsid w:val="00AD2695"/>
    <w:rsid w:val="00AD2983"/>
    <w:rsid w:val="00AD2CD7"/>
    <w:rsid w:val="00AD3CB1"/>
    <w:rsid w:val="00AD5C7E"/>
    <w:rsid w:val="00AD5D48"/>
    <w:rsid w:val="00AD7341"/>
    <w:rsid w:val="00AD74FC"/>
    <w:rsid w:val="00AE04E7"/>
    <w:rsid w:val="00AE1416"/>
    <w:rsid w:val="00AE1AEA"/>
    <w:rsid w:val="00AE1E4D"/>
    <w:rsid w:val="00AE403E"/>
    <w:rsid w:val="00AE6AEC"/>
    <w:rsid w:val="00AF0F44"/>
    <w:rsid w:val="00AF19F9"/>
    <w:rsid w:val="00AF2CAF"/>
    <w:rsid w:val="00AF3B81"/>
    <w:rsid w:val="00AF5938"/>
    <w:rsid w:val="00AF7C2D"/>
    <w:rsid w:val="00B00344"/>
    <w:rsid w:val="00B01A02"/>
    <w:rsid w:val="00B02452"/>
    <w:rsid w:val="00B054D1"/>
    <w:rsid w:val="00B05C0D"/>
    <w:rsid w:val="00B0618F"/>
    <w:rsid w:val="00B06AFF"/>
    <w:rsid w:val="00B104C0"/>
    <w:rsid w:val="00B11D15"/>
    <w:rsid w:val="00B144D0"/>
    <w:rsid w:val="00B1580F"/>
    <w:rsid w:val="00B15A4E"/>
    <w:rsid w:val="00B2214B"/>
    <w:rsid w:val="00B23003"/>
    <w:rsid w:val="00B254CE"/>
    <w:rsid w:val="00B26234"/>
    <w:rsid w:val="00B275FE"/>
    <w:rsid w:val="00B35FD9"/>
    <w:rsid w:val="00B41480"/>
    <w:rsid w:val="00B4225F"/>
    <w:rsid w:val="00B4229D"/>
    <w:rsid w:val="00B4352B"/>
    <w:rsid w:val="00B44157"/>
    <w:rsid w:val="00B4415B"/>
    <w:rsid w:val="00B447D3"/>
    <w:rsid w:val="00B473F9"/>
    <w:rsid w:val="00B5409D"/>
    <w:rsid w:val="00B5427A"/>
    <w:rsid w:val="00B553DD"/>
    <w:rsid w:val="00B57006"/>
    <w:rsid w:val="00B57AC6"/>
    <w:rsid w:val="00B6070F"/>
    <w:rsid w:val="00B61171"/>
    <w:rsid w:val="00B63549"/>
    <w:rsid w:val="00B64723"/>
    <w:rsid w:val="00B673FB"/>
    <w:rsid w:val="00B702F0"/>
    <w:rsid w:val="00B715CC"/>
    <w:rsid w:val="00B730C4"/>
    <w:rsid w:val="00B768C4"/>
    <w:rsid w:val="00B77B29"/>
    <w:rsid w:val="00B77FDB"/>
    <w:rsid w:val="00B809C2"/>
    <w:rsid w:val="00B81C09"/>
    <w:rsid w:val="00B81E6F"/>
    <w:rsid w:val="00B834C4"/>
    <w:rsid w:val="00B85D76"/>
    <w:rsid w:val="00B87264"/>
    <w:rsid w:val="00B879AF"/>
    <w:rsid w:val="00B93BB0"/>
    <w:rsid w:val="00B963FB"/>
    <w:rsid w:val="00B975CB"/>
    <w:rsid w:val="00BA01EC"/>
    <w:rsid w:val="00BA14BF"/>
    <w:rsid w:val="00BA280F"/>
    <w:rsid w:val="00BA3044"/>
    <w:rsid w:val="00BA4528"/>
    <w:rsid w:val="00BA48C7"/>
    <w:rsid w:val="00BB0B00"/>
    <w:rsid w:val="00BB27FF"/>
    <w:rsid w:val="00BB4D59"/>
    <w:rsid w:val="00BB52F8"/>
    <w:rsid w:val="00BB64C4"/>
    <w:rsid w:val="00BB6B26"/>
    <w:rsid w:val="00BB6E61"/>
    <w:rsid w:val="00BC0F59"/>
    <w:rsid w:val="00BC13B2"/>
    <w:rsid w:val="00BC2125"/>
    <w:rsid w:val="00BC2C3A"/>
    <w:rsid w:val="00BC5CA9"/>
    <w:rsid w:val="00BC665A"/>
    <w:rsid w:val="00BC776E"/>
    <w:rsid w:val="00BC77F8"/>
    <w:rsid w:val="00BD06BD"/>
    <w:rsid w:val="00BD2294"/>
    <w:rsid w:val="00BD4A73"/>
    <w:rsid w:val="00BD588A"/>
    <w:rsid w:val="00BE0481"/>
    <w:rsid w:val="00BE1D17"/>
    <w:rsid w:val="00BE1E81"/>
    <w:rsid w:val="00BE48AA"/>
    <w:rsid w:val="00BE7536"/>
    <w:rsid w:val="00BE7BD7"/>
    <w:rsid w:val="00BF116C"/>
    <w:rsid w:val="00BF2206"/>
    <w:rsid w:val="00BF2233"/>
    <w:rsid w:val="00BF296D"/>
    <w:rsid w:val="00BF2C0F"/>
    <w:rsid w:val="00BF3B7D"/>
    <w:rsid w:val="00BF5A29"/>
    <w:rsid w:val="00BF64AB"/>
    <w:rsid w:val="00BF67EC"/>
    <w:rsid w:val="00C00B8C"/>
    <w:rsid w:val="00C00EBF"/>
    <w:rsid w:val="00C0116A"/>
    <w:rsid w:val="00C03025"/>
    <w:rsid w:val="00C03333"/>
    <w:rsid w:val="00C04AF2"/>
    <w:rsid w:val="00C05AFB"/>
    <w:rsid w:val="00C07160"/>
    <w:rsid w:val="00C07795"/>
    <w:rsid w:val="00C07DEB"/>
    <w:rsid w:val="00C10289"/>
    <w:rsid w:val="00C11398"/>
    <w:rsid w:val="00C128CD"/>
    <w:rsid w:val="00C12962"/>
    <w:rsid w:val="00C12B4A"/>
    <w:rsid w:val="00C15516"/>
    <w:rsid w:val="00C16054"/>
    <w:rsid w:val="00C16923"/>
    <w:rsid w:val="00C20B7D"/>
    <w:rsid w:val="00C23D5A"/>
    <w:rsid w:val="00C24AD3"/>
    <w:rsid w:val="00C25823"/>
    <w:rsid w:val="00C27862"/>
    <w:rsid w:val="00C27DD3"/>
    <w:rsid w:val="00C32806"/>
    <w:rsid w:val="00C348C2"/>
    <w:rsid w:val="00C35AF5"/>
    <w:rsid w:val="00C3609D"/>
    <w:rsid w:val="00C43455"/>
    <w:rsid w:val="00C43AC5"/>
    <w:rsid w:val="00C45320"/>
    <w:rsid w:val="00C45474"/>
    <w:rsid w:val="00C45F73"/>
    <w:rsid w:val="00C46092"/>
    <w:rsid w:val="00C462D5"/>
    <w:rsid w:val="00C468DB"/>
    <w:rsid w:val="00C5132A"/>
    <w:rsid w:val="00C524F0"/>
    <w:rsid w:val="00C52501"/>
    <w:rsid w:val="00C551E2"/>
    <w:rsid w:val="00C579C6"/>
    <w:rsid w:val="00C57A1F"/>
    <w:rsid w:val="00C60ACB"/>
    <w:rsid w:val="00C61CD6"/>
    <w:rsid w:val="00C63AB9"/>
    <w:rsid w:val="00C71204"/>
    <w:rsid w:val="00C7633B"/>
    <w:rsid w:val="00C771BE"/>
    <w:rsid w:val="00C80D2C"/>
    <w:rsid w:val="00C82A8F"/>
    <w:rsid w:val="00C833BC"/>
    <w:rsid w:val="00C90775"/>
    <w:rsid w:val="00C90BAA"/>
    <w:rsid w:val="00C917A4"/>
    <w:rsid w:val="00C92C7A"/>
    <w:rsid w:val="00C9391B"/>
    <w:rsid w:val="00C94A65"/>
    <w:rsid w:val="00C95165"/>
    <w:rsid w:val="00C96867"/>
    <w:rsid w:val="00C972E2"/>
    <w:rsid w:val="00CA04EC"/>
    <w:rsid w:val="00CA1E44"/>
    <w:rsid w:val="00CA4AB5"/>
    <w:rsid w:val="00CA61C5"/>
    <w:rsid w:val="00CA6DAC"/>
    <w:rsid w:val="00CA6FBD"/>
    <w:rsid w:val="00CB0AAF"/>
    <w:rsid w:val="00CB397C"/>
    <w:rsid w:val="00CC0B1D"/>
    <w:rsid w:val="00CC1B14"/>
    <w:rsid w:val="00CC4101"/>
    <w:rsid w:val="00CC5759"/>
    <w:rsid w:val="00CD072B"/>
    <w:rsid w:val="00CD0943"/>
    <w:rsid w:val="00CD0BBE"/>
    <w:rsid w:val="00CD0DB3"/>
    <w:rsid w:val="00CD2284"/>
    <w:rsid w:val="00CD2FF8"/>
    <w:rsid w:val="00CD4BFD"/>
    <w:rsid w:val="00CD5519"/>
    <w:rsid w:val="00CD5B30"/>
    <w:rsid w:val="00CD6944"/>
    <w:rsid w:val="00CD7031"/>
    <w:rsid w:val="00CD7E1D"/>
    <w:rsid w:val="00CE0FFE"/>
    <w:rsid w:val="00CE2BF4"/>
    <w:rsid w:val="00CE4AF6"/>
    <w:rsid w:val="00CE5723"/>
    <w:rsid w:val="00CE58B1"/>
    <w:rsid w:val="00CE595B"/>
    <w:rsid w:val="00CF0401"/>
    <w:rsid w:val="00CF0A86"/>
    <w:rsid w:val="00CF22CF"/>
    <w:rsid w:val="00CF7072"/>
    <w:rsid w:val="00D00994"/>
    <w:rsid w:val="00D013B6"/>
    <w:rsid w:val="00D01E92"/>
    <w:rsid w:val="00D04EB5"/>
    <w:rsid w:val="00D05636"/>
    <w:rsid w:val="00D07F60"/>
    <w:rsid w:val="00D104F0"/>
    <w:rsid w:val="00D1107C"/>
    <w:rsid w:val="00D11107"/>
    <w:rsid w:val="00D1223C"/>
    <w:rsid w:val="00D1278A"/>
    <w:rsid w:val="00D1284D"/>
    <w:rsid w:val="00D1433A"/>
    <w:rsid w:val="00D16481"/>
    <w:rsid w:val="00D17633"/>
    <w:rsid w:val="00D177AB"/>
    <w:rsid w:val="00D21D1E"/>
    <w:rsid w:val="00D24990"/>
    <w:rsid w:val="00D24AFA"/>
    <w:rsid w:val="00D253AE"/>
    <w:rsid w:val="00D27172"/>
    <w:rsid w:val="00D30506"/>
    <w:rsid w:val="00D315EE"/>
    <w:rsid w:val="00D3274D"/>
    <w:rsid w:val="00D3348F"/>
    <w:rsid w:val="00D3402E"/>
    <w:rsid w:val="00D34EA0"/>
    <w:rsid w:val="00D34F3B"/>
    <w:rsid w:val="00D4027F"/>
    <w:rsid w:val="00D41A24"/>
    <w:rsid w:val="00D43130"/>
    <w:rsid w:val="00D43302"/>
    <w:rsid w:val="00D45203"/>
    <w:rsid w:val="00D50CA9"/>
    <w:rsid w:val="00D54429"/>
    <w:rsid w:val="00D55D26"/>
    <w:rsid w:val="00D55E74"/>
    <w:rsid w:val="00D57E2D"/>
    <w:rsid w:val="00D61ABD"/>
    <w:rsid w:val="00D62634"/>
    <w:rsid w:val="00D64F89"/>
    <w:rsid w:val="00D66948"/>
    <w:rsid w:val="00D66A8A"/>
    <w:rsid w:val="00D67060"/>
    <w:rsid w:val="00D67910"/>
    <w:rsid w:val="00D72885"/>
    <w:rsid w:val="00D73599"/>
    <w:rsid w:val="00D816CA"/>
    <w:rsid w:val="00D823C1"/>
    <w:rsid w:val="00D84BFC"/>
    <w:rsid w:val="00D84E8D"/>
    <w:rsid w:val="00D85BF1"/>
    <w:rsid w:val="00D86088"/>
    <w:rsid w:val="00D92804"/>
    <w:rsid w:val="00D92B97"/>
    <w:rsid w:val="00D92FD5"/>
    <w:rsid w:val="00D93823"/>
    <w:rsid w:val="00D9475F"/>
    <w:rsid w:val="00D95995"/>
    <w:rsid w:val="00D9630C"/>
    <w:rsid w:val="00D9686B"/>
    <w:rsid w:val="00D9693E"/>
    <w:rsid w:val="00D96FEF"/>
    <w:rsid w:val="00DA1650"/>
    <w:rsid w:val="00DA289C"/>
    <w:rsid w:val="00DA36C5"/>
    <w:rsid w:val="00DA3CBB"/>
    <w:rsid w:val="00DA5BA7"/>
    <w:rsid w:val="00DA6C7D"/>
    <w:rsid w:val="00DB08B9"/>
    <w:rsid w:val="00DB690F"/>
    <w:rsid w:val="00DB6ADD"/>
    <w:rsid w:val="00DC1935"/>
    <w:rsid w:val="00DC3077"/>
    <w:rsid w:val="00DC3977"/>
    <w:rsid w:val="00DC4052"/>
    <w:rsid w:val="00DC5572"/>
    <w:rsid w:val="00DC5A31"/>
    <w:rsid w:val="00DC5D27"/>
    <w:rsid w:val="00DC7E29"/>
    <w:rsid w:val="00DD1182"/>
    <w:rsid w:val="00DD148B"/>
    <w:rsid w:val="00DD14FA"/>
    <w:rsid w:val="00DD2DAB"/>
    <w:rsid w:val="00DD3C74"/>
    <w:rsid w:val="00DD5B24"/>
    <w:rsid w:val="00DE3D51"/>
    <w:rsid w:val="00DE549B"/>
    <w:rsid w:val="00DF1737"/>
    <w:rsid w:val="00DF28CB"/>
    <w:rsid w:val="00DF2AC3"/>
    <w:rsid w:val="00DF3CB5"/>
    <w:rsid w:val="00DF45F5"/>
    <w:rsid w:val="00DF506D"/>
    <w:rsid w:val="00DF6BCE"/>
    <w:rsid w:val="00E0213A"/>
    <w:rsid w:val="00E0473C"/>
    <w:rsid w:val="00E05CAB"/>
    <w:rsid w:val="00E07866"/>
    <w:rsid w:val="00E07FD6"/>
    <w:rsid w:val="00E107A2"/>
    <w:rsid w:val="00E11CE5"/>
    <w:rsid w:val="00E11E67"/>
    <w:rsid w:val="00E14C7D"/>
    <w:rsid w:val="00E20779"/>
    <w:rsid w:val="00E21C36"/>
    <w:rsid w:val="00E21D6B"/>
    <w:rsid w:val="00E23363"/>
    <w:rsid w:val="00E246D7"/>
    <w:rsid w:val="00E25A3A"/>
    <w:rsid w:val="00E27307"/>
    <w:rsid w:val="00E2748A"/>
    <w:rsid w:val="00E31711"/>
    <w:rsid w:val="00E322FE"/>
    <w:rsid w:val="00E34DEA"/>
    <w:rsid w:val="00E3549C"/>
    <w:rsid w:val="00E4163B"/>
    <w:rsid w:val="00E4523E"/>
    <w:rsid w:val="00E46468"/>
    <w:rsid w:val="00E511C2"/>
    <w:rsid w:val="00E51941"/>
    <w:rsid w:val="00E51ACE"/>
    <w:rsid w:val="00E52236"/>
    <w:rsid w:val="00E540A3"/>
    <w:rsid w:val="00E54EF4"/>
    <w:rsid w:val="00E54EFA"/>
    <w:rsid w:val="00E55159"/>
    <w:rsid w:val="00E56E48"/>
    <w:rsid w:val="00E57A74"/>
    <w:rsid w:val="00E60B65"/>
    <w:rsid w:val="00E62367"/>
    <w:rsid w:val="00E6262F"/>
    <w:rsid w:val="00E6299F"/>
    <w:rsid w:val="00E63716"/>
    <w:rsid w:val="00E648C5"/>
    <w:rsid w:val="00E659A0"/>
    <w:rsid w:val="00E66289"/>
    <w:rsid w:val="00E6655B"/>
    <w:rsid w:val="00E71BC6"/>
    <w:rsid w:val="00E724CF"/>
    <w:rsid w:val="00E75BAA"/>
    <w:rsid w:val="00E75E00"/>
    <w:rsid w:val="00E75EDC"/>
    <w:rsid w:val="00E7692B"/>
    <w:rsid w:val="00E77065"/>
    <w:rsid w:val="00E8103B"/>
    <w:rsid w:val="00E833D5"/>
    <w:rsid w:val="00E83B7B"/>
    <w:rsid w:val="00E8587F"/>
    <w:rsid w:val="00E86129"/>
    <w:rsid w:val="00E86207"/>
    <w:rsid w:val="00E878F6"/>
    <w:rsid w:val="00E87E39"/>
    <w:rsid w:val="00E91308"/>
    <w:rsid w:val="00E92AD6"/>
    <w:rsid w:val="00E94F50"/>
    <w:rsid w:val="00E951FC"/>
    <w:rsid w:val="00E95BC9"/>
    <w:rsid w:val="00E96D62"/>
    <w:rsid w:val="00EA3B4E"/>
    <w:rsid w:val="00EA4286"/>
    <w:rsid w:val="00EA6CFB"/>
    <w:rsid w:val="00EA7236"/>
    <w:rsid w:val="00EB132C"/>
    <w:rsid w:val="00EB2486"/>
    <w:rsid w:val="00EB5378"/>
    <w:rsid w:val="00EB5496"/>
    <w:rsid w:val="00EB6895"/>
    <w:rsid w:val="00EC3AF5"/>
    <w:rsid w:val="00EC4C3D"/>
    <w:rsid w:val="00EC5229"/>
    <w:rsid w:val="00EC5994"/>
    <w:rsid w:val="00ED40A6"/>
    <w:rsid w:val="00ED4733"/>
    <w:rsid w:val="00ED65DE"/>
    <w:rsid w:val="00ED7A99"/>
    <w:rsid w:val="00EE12CB"/>
    <w:rsid w:val="00EE233B"/>
    <w:rsid w:val="00EE2390"/>
    <w:rsid w:val="00EE3F98"/>
    <w:rsid w:val="00EE4C01"/>
    <w:rsid w:val="00EE6A23"/>
    <w:rsid w:val="00EE6DB3"/>
    <w:rsid w:val="00EE7FFA"/>
    <w:rsid w:val="00EF4611"/>
    <w:rsid w:val="00EF56C0"/>
    <w:rsid w:val="00EF7494"/>
    <w:rsid w:val="00F01364"/>
    <w:rsid w:val="00F024B0"/>
    <w:rsid w:val="00F0419F"/>
    <w:rsid w:val="00F06D8E"/>
    <w:rsid w:val="00F076AB"/>
    <w:rsid w:val="00F11270"/>
    <w:rsid w:val="00F11887"/>
    <w:rsid w:val="00F12D96"/>
    <w:rsid w:val="00F12FF6"/>
    <w:rsid w:val="00F13C0E"/>
    <w:rsid w:val="00F13F53"/>
    <w:rsid w:val="00F153C8"/>
    <w:rsid w:val="00F15F60"/>
    <w:rsid w:val="00F17461"/>
    <w:rsid w:val="00F17D42"/>
    <w:rsid w:val="00F20820"/>
    <w:rsid w:val="00F20F18"/>
    <w:rsid w:val="00F218F1"/>
    <w:rsid w:val="00F22889"/>
    <w:rsid w:val="00F22B74"/>
    <w:rsid w:val="00F24B8D"/>
    <w:rsid w:val="00F2555B"/>
    <w:rsid w:val="00F2689F"/>
    <w:rsid w:val="00F27532"/>
    <w:rsid w:val="00F30711"/>
    <w:rsid w:val="00F31300"/>
    <w:rsid w:val="00F32E7F"/>
    <w:rsid w:val="00F336A5"/>
    <w:rsid w:val="00F35DC8"/>
    <w:rsid w:val="00F4285F"/>
    <w:rsid w:val="00F42E00"/>
    <w:rsid w:val="00F43BF2"/>
    <w:rsid w:val="00F444F7"/>
    <w:rsid w:val="00F477A6"/>
    <w:rsid w:val="00F522CB"/>
    <w:rsid w:val="00F5291A"/>
    <w:rsid w:val="00F54D43"/>
    <w:rsid w:val="00F579C3"/>
    <w:rsid w:val="00F60142"/>
    <w:rsid w:val="00F61C4C"/>
    <w:rsid w:val="00F6362A"/>
    <w:rsid w:val="00F674ED"/>
    <w:rsid w:val="00F70D28"/>
    <w:rsid w:val="00F73BBB"/>
    <w:rsid w:val="00F73BF0"/>
    <w:rsid w:val="00F76AF9"/>
    <w:rsid w:val="00F811B8"/>
    <w:rsid w:val="00F861BA"/>
    <w:rsid w:val="00F87018"/>
    <w:rsid w:val="00F90417"/>
    <w:rsid w:val="00F91FD0"/>
    <w:rsid w:val="00F94F25"/>
    <w:rsid w:val="00F95615"/>
    <w:rsid w:val="00F95C09"/>
    <w:rsid w:val="00F9683E"/>
    <w:rsid w:val="00F96BA0"/>
    <w:rsid w:val="00F9795F"/>
    <w:rsid w:val="00FA2598"/>
    <w:rsid w:val="00FA319A"/>
    <w:rsid w:val="00FA36D0"/>
    <w:rsid w:val="00FA3A82"/>
    <w:rsid w:val="00FA5D6F"/>
    <w:rsid w:val="00FA7270"/>
    <w:rsid w:val="00FB27AC"/>
    <w:rsid w:val="00FB6A3D"/>
    <w:rsid w:val="00FC0B51"/>
    <w:rsid w:val="00FC2654"/>
    <w:rsid w:val="00FC3443"/>
    <w:rsid w:val="00FC3959"/>
    <w:rsid w:val="00FC7D9B"/>
    <w:rsid w:val="00FD4C50"/>
    <w:rsid w:val="00FE1A4E"/>
    <w:rsid w:val="00FE22AD"/>
    <w:rsid w:val="00FE5390"/>
    <w:rsid w:val="00FE5A80"/>
    <w:rsid w:val="00FE7362"/>
    <w:rsid w:val="00FE7A6F"/>
    <w:rsid w:val="00FF0E0C"/>
    <w:rsid w:val="00FF1C90"/>
    <w:rsid w:val="00FF27C2"/>
    <w:rsid w:val="00FF28BB"/>
    <w:rsid w:val="00FF4124"/>
    <w:rsid w:val="00FF4F16"/>
    <w:rsid w:val="00FF6885"/>
    <w:rsid w:val="00FF7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CD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1743A"/>
    <w:rPr>
      <w:sz w:val="2"/>
      <w:szCs w:val="20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72E2"/>
    <w:rPr>
      <w:sz w:val="2"/>
    </w:rPr>
  </w:style>
  <w:style w:type="paragraph" w:customStyle="1" w:styleId="ConsTitle">
    <w:name w:val="ConsTitle"/>
    <w:uiPriority w:val="99"/>
    <w:rsid w:val="006D25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Subtitle">
    <w:name w:val="Subtitle"/>
    <w:basedOn w:val="Normal"/>
    <w:link w:val="SubtitleChar"/>
    <w:uiPriority w:val="99"/>
    <w:qFormat/>
    <w:rsid w:val="00792C6D"/>
    <w:pPr>
      <w:jc w:val="center"/>
    </w:pPr>
    <w:rPr>
      <w:rFonts w:ascii="Cambria" w:hAnsi="Cambria"/>
      <w:lang w:eastAsia="ko-KR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972E2"/>
    <w:rPr>
      <w:rFonts w:ascii="Cambria" w:hAnsi="Cambria"/>
      <w:sz w:val="24"/>
    </w:rPr>
  </w:style>
  <w:style w:type="paragraph" w:customStyle="1" w:styleId="ConsNormal">
    <w:name w:val="ConsNormal"/>
    <w:uiPriority w:val="99"/>
    <w:rsid w:val="00792C6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792C6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92C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92C6D"/>
    <w:rPr>
      <w:sz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792C6D"/>
    <w:pPr>
      <w:spacing w:after="120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341FF"/>
    <w:rPr>
      <w:sz w:val="24"/>
    </w:rPr>
  </w:style>
  <w:style w:type="paragraph" w:styleId="BodyTextIndent2">
    <w:name w:val="Body Text Indent 2"/>
    <w:basedOn w:val="Normal"/>
    <w:link w:val="BodyTextIndent2Char"/>
    <w:uiPriority w:val="99"/>
    <w:rsid w:val="00792C6D"/>
    <w:pPr>
      <w:spacing w:after="120" w:line="480" w:lineRule="auto"/>
      <w:ind w:left="283"/>
    </w:pPr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72E2"/>
    <w:rPr>
      <w:sz w:val="24"/>
    </w:rPr>
  </w:style>
  <w:style w:type="character" w:styleId="PageNumber">
    <w:name w:val="page number"/>
    <w:basedOn w:val="DefaultParagraphFont"/>
    <w:uiPriority w:val="99"/>
    <w:rsid w:val="00792C6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92C6D"/>
    <w:pPr>
      <w:tabs>
        <w:tab w:val="center" w:pos="4677"/>
        <w:tab w:val="right" w:pos="9355"/>
      </w:tabs>
    </w:pPr>
    <w:rPr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1925"/>
    <w:rPr>
      <w:sz w:val="24"/>
    </w:rPr>
  </w:style>
  <w:style w:type="paragraph" w:customStyle="1" w:styleId="ConsNonformat">
    <w:name w:val="ConsNonformat"/>
    <w:uiPriority w:val="99"/>
    <w:rsid w:val="00684C8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">
    <w:name w:val="Знак Знак"/>
    <w:uiPriority w:val="99"/>
    <w:rsid w:val="00635B4E"/>
    <w:rPr>
      <w:color w:val="000000"/>
      <w:sz w:val="28"/>
      <w:lang w:val="ru-RU" w:eastAsia="ru-RU"/>
    </w:rPr>
  </w:style>
  <w:style w:type="paragraph" w:styleId="Header">
    <w:name w:val="header"/>
    <w:basedOn w:val="Normal"/>
    <w:link w:val="HeaderChar"/>
    <w:uiPriority w:val="99"/>
    <w:rsid w:val="005D1925"/>
    <w:pPr>
      <w:tabs>
        <w:tab w:val="center" w:pos="4677"/>
        <w:tab w:val="right" w:pos="9355"/>
      </w:tabs>
    </w:pPr>
    <w:rPr>
      <w:lang w:eastAsia="ko-K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D1925"/>
    <w:rPr>
      <w:sz w:val="24"/>
    </w:rPr>
  </w:style>
  <w:style w:type="paragraph" w:styleId="ListParagraph">
    <w:name w:val="List Paragraph"/>
    <w:basedOn w:val="Normal"/>
    <w:uiPriority w:val="99"/>
    <w:qFormat/>
    <w:rsid w:val="002A2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</TotalTime>
  <Pages>6</Pages>
  <Words>2086</Words>
  <Characters>11896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управления</dc:title>
  <dc:subject/>
  <dc:creator>Галкина</dc:creator>
  <cp:keywords/>
  <dc:description/>
  <cp:lastModifiedBy>User1</cp:lastModifiedBy>
  <cp:revision>13</cp:revision>
  <cp:lastPrinted>2019-11-25T11:13:00Z</cp:lastPrinted>
  <dcterms:created xsi:type="dcterms:W3CDTF">2021-02-26T08:55:00Z</dcterms:created>
  <dcterms:modified xsi:type="dcterms:W3CDTF">2021-03-26T13:16:00Z</dcterms:modified>
</cp:coreProperties>
</file>